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pPr w:leftFromText="180" w:rightFromText="180" w:vertAnchor="text" w:horzAnchor="page" w:tblpX="993" w:tblpY="320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8541"/>
      </w:tblGrid>
      <w:tr w:rsidR="004B7E44" w14:paraId="060BD92D" w14:textId="77777777" w:rsidTr="004B7E44">
        <w:trPr>
          <w:trHeight w:val="2536"/>
        </w:trPr>
        <w:tc>
          <w:tcPr>
            <w:tcW w:w="8541" w:type="dxa"/>
            <w:tcBorders>
              <w:top w:val="nil"/>
              <w:left w:val="nil"/>
              <w:bottom w:val="nil"/>
              <w:right w:val="nil"/>
            </w:tcBorders>
          </w:tcPr>
          <w:p w14:paraId="462F9343" w14:textId="6AB55CA8" w:rsidR="004B7E44" w:rsidRDefault="004B7E44" w:rsidP="00324367"/>
          <w:p w14:paraId="2A313B4C" w14:textId="52442D11" w:rsidR="004B7E44" w:rsidRDefault="004B7E44" w:rsidP="00324367"/>
          <w:p w14:paraId="3DBC90CD" w14:textId="558393B8" w:rsidR="004B7E44" w:rsidRDefault="004B7E44" w:rsidP="00324367"/>
        </w:tc>
      </w:tr>
      <w:tr w:rsidR="004B7E44" w14:paraId="72C8EE6C" w14:textId="77777777" w:rsidTr="004B7E44">
        <w:trPr>
          <w:trHeight w:val="3814"/>
        </w:trPr>
        <w:tc>
          <w:tcPr>
            <w:tcW w:w="8541" w:type="dxa"/>
            <w:tcBorders>
              <w:top w:val="nil"/>
              <w:left w:val="nil"/>
              <w:bottom w:val="nil"/>
              <w:right w:val="nil"/>
            </w:tcBorders>
            <w:vAlign w:val="bottom"/>
          </w:tcPr>
          <w:p w14:paraId="0F973884" w14:textId="2B9437A4" w:rsidR="004B7E44" w:rsidRDefault="005955E3" w:rsidP="00324367">
            <w:r>
              <w:rPr>
                <w:noProof/>
              </w:rPr>
              <mc:AlternateContent>
                <mc:Choice Requires="wps">
                  <w:drawing>
                    <wp:anchor distT="0" distB="0" distL="114300" distR="114300" simplePos="0" relativeHeight="251668480" behindDoc="0" locked="0" layoutInCell="1" allowOverlap="1" wp14:anchorId="775AAC5F" wp14:editId="57DF462E">
                      <wp:simplePos x="0" y="0"/>
                      <wp:positionH relativeFrom="column">
                        <wp:posOffset>4653915</wp:posOffset>
                      </wp:positionH>
                      <wp:positionV relativeFrom="paragraph">
                        <wp:posOffset>-1774825</wp:posOffset>
                      </wp:positionV>
                      <wp:extent cx="770890" cy="224790"/>
                      <wp:effectExtent l="0" t="0" r="0" b="3810"/>
                      <wp:wrapNone/>
                      <wp:docPr id="1045967740" name="Tekstvak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70890" cy="224790"/>
                              </a:xfrm>
                              <a:prstGeom prst="rect">
                                <a:avLst/>
                              </a:prstGeom>
                              <a:solidFill>
                                <a:schemeClr val="lt1"/>
                              </a:solidFill>
                              <a:ln w="6350">
                                <a:solidFill>
                                  <a:prstClr val="black"/>
                                </a:solidFill>
                              </a:ln>
                            </wps:spPr>
                            <wps:txbx>
                              <w:txbxContent>
                                <w:p w14:paraId="1E2EAD70" w14:textId="686D3123" w:rsidR="0078404D" w:rsidRPr="0078404D" w:rsidRDefault="0078404D" w:rsidP="0078404D">
                                  <w:pPr>
                                    <w:jc w:val="center"/>
                                    <w:rPr>
                                      <w:sz w:val="18"/>
                                      <w:szCs w:val="14"/>
                                    </w:rPr>
                                  </w:pPr>
                                  <w:r w:rsidRPr="0078404D">
                                    <w:rPr>
                                      <w:sz w:val="18"/>
                                      <w:szCs w:val="14"/>
                                    </w:rPr>
                                    <w:t>Versie 1.</w:t>
                                  </w:r>
                                  <w:r w:rsidR="00FB6874">
                                    <w:rPr>
                                      <w:sz w:val="18"/>
                                      <w:szCs w:val="14"/>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5AAC5F" id="_x0000_t202" coordsize="21600,21600" o:spt="202" path="m,l,21600r21600,l21600,xe">
                      <v:stroke joinstyle="miter"/>
                      <v:path gradientshapeok="t" o:connecttype="rect"/>
                    </v:shapetype>
                    <v:shape id="Tekstvak 6" o:spid="_x0000_s1026" type="#_x0000_t202" style="position:absolute;margin-left:366.45pt;margin-top:-139.75pt;width:60.7pt;height:17.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" fillcolor="white [3201]" strokeweight=".5pt">
                      <v:path arrowok="t"/>
                      <v:textbox>
                        <w:txbxContent>
                          <w:p w14:paraId="1E2EAD70" w14:textId="686D3123" w:rsidR="0078404D" w:rsidRPr="0078404D" w:rsidRDefault="0078404D" w:rsidP="0078404D">
                            <w:pPr>
                              <w:jc w:val="center"/>
                              <w:rPr>
                                <w:sz w:val="18"/>
                                <w:szCs w:val="14"/>
                              </w:rPr>
                            </w:pPr>
                            <w:r w:rsidRPr="0078404D">
                              <w:rPr>
                                <w:sz w:val="18"/>
                                <w:szCs w:val="14"/>
                              </w:rPr>
                              <w:t>Versie 1.</w:t>
                            </w:r>
                            <w:r w:rsidR="00FB6874">
                              <w:rPr>
                                <w:sz w:val="18"/>
                                <w:szCs w:val="14"/>
                              </w:rPr>
                              <w:t>4</w:t>
                            </w:r>
                          </w:p>
                        </w:txbxContent>
                      </v:textbox>
                    </v:shape>
                  </w:pict>
                </mc:Fallback>
              </mc:AlternateContent>
            </w:r>
          </w:p>
          <w:p w14:paraId="375FD707" w14:textId="6DE71D40" w:rsidR="004B7E44" w:rsidRDefault="004B7E44" w:rsidP="00324367"/>
        </w:tc>
      </w:tr>
    </w:tbl>
    <w:p w14:paraId="216F9EFF" w14:textId="1E80F1DA" w:rsidR="004B7E44" w:rsidRDefault="005955E3" w:rsidP="00324367">
      <w:r>
        <w:rPr>
          <w:noProof/>
        </w:rPr>
        <mc:AlternateContent>
          <mc:Choice Requires="wpg">
            <w:drawing>
              <wp:anchor distT="0" distB="0" distL="114300" distR="114300" simplePos="0" relativeHeight="251663360" behindDoc="0" locked="0" layoutInCell="1" allowOverlap="1" wp14:anchorId="28D088F4" wp14:editId="3C8D9459">
                <wp:simplePos x="0" y="0"/>
                <wp:positionH relativeFrom="margin">
                  <wp:align>center</wp:align>
                </wp:positionH>
                <wp:positionV relativeFrom="paragraph">
                  <wp:posOffset>91440</wp:posOffset>
                </wp:positionV>
                <wp:extent cx="4881245" cy="4105275"/>
                <wp:effectExtent l="0" t="0" r="0" b="9525"/>
                <wp:wrapNone/>
                <wp:docPr id="1044227081" name="Groe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881245" cy="4105275"/>
                          <a:chOff x="0" y="0"/>
                          <a:chExt cx="4881245" cy="3248025"/>
                        </a:xfrm>
                      </wpg:grpSpPr>
                      <wps:wsp>
                        <wps:cNvPr id="2" name="Rechthoek 2" descr="gekleurde rechthoek"/>
                        <wps:cNvSpPr/>
                        <wps:spPr>
                          <a:xfrm>
                            <a:off x="9525" y="0"/>
                            <a:ext cx="4871720" cy="3248025"/>
                          </a:xfrm>
                          <a:prstGeom prst="rect">
                            <a:avLst/>
                          </a:prstGeom>
                          <a:solidFill>
                            <a:schemeClr val="bg1"/>
                          </a:solidFill>
                          <a:ln>
                            <a:solidFill>
                              <a:srgbClr val="18A89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Tekstvak 8"/>
                        <wps:cNvSpPr txBox="1"/>
                        <wps:spPr>
                          <a:xfrm>
                            <a:off x="66674" y="57150"/>
                            <a:ext cx="4305301" cy="1181101"/>
                          </a:xfrm>
                          <a:prstGeom prst="rect">
                            <a:avLst/>
                          </a:prstGeom>
                          <a:noFill/>
                          <a:ln w="6350">
                            <a:noFill/>
                          </a:ln>
                        </wps:spPr>
                        <wps:txbx>
                          <w:txbxContent>
                            <w:p w14:paraId="7DDBF823" w14:textId="77777777" w:rsidR="00EC15DD" w:rsidRPr="00EC15DD" w:rsidRDefault="00EC15DD" w:rsidP="00324367">
                              <w:pPr>
                                <w:pStyle w:val="Titel"/>
                              </w:pPr>
                              <w:r w:rsidRPr="00EC15DD">
                                <w:t>handleiding</w:t>
                              </w:r>
                            </w:p>
                            <w:p w14:paraId="7ACB5544" w14:textId="77777777" w:rsidR="00EC15DD" w:rsidRPr="00EC15DD" w:rsidRDefault="00EC15DD" w:rsidP="00324367">
                              <w:pPr>
                                <w:pStyle w:val="Titel"/>
                              </w:pPr>
                              <w:r w:rsidRPr="00EC15DD">
                                <w:t>demo4 mdg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50234" name="Rechte verbindingslijn 5" descr="scheidingslijn tekst"/>
                        <wps:cNvCnPr/>
                        <wps:spPr>
                          <a:xfrm>
                            <a:off x="0" y="1276350"/>
                            <a:ext cx="785495" cy="0"/>
                          </a:xfrm>
                          <a:prstGeom prst="line">
                            <a:avLst/>
                          </a:prstGeom>
                          <a:ln w="76200">
                            <a:solidFill>
                              <a:srgbClr val="18A892"/>
                            </a:solidFill>
                          </a:ln>
                        </wps:spPr>
                        <wps:style>
                          <a:lnRef idx="1">
                            <a:schemeClr val="accent1"/>
                          </a:lnRef>
                          <a:fillRef idx="0">
                            <a:schemeClr val="accent1"/>
                          </a:fillRef>
                          <a:effectRef idx="0">
                            <a:schemeClr val="accent1"/>
                          </a:effectRef>
                          <a:fontRef idx="minor">
                            <a:schemeClr val="tx1"/>
                          </a:fontRef>
                        </wps:style>
                        <wps:bodyPr/>
                      </wps:wsp>
                      <wps:wsp>
                        <wps:cNvPr id="3" name="Tekstvak 3"/>
                        <wps:cNvSpPr txBox="1"/>
                        <wps:spPr>
                          <a:xfrm>
                            <a:off x="57150" y="1276350"/>
                            <a:ext cx="4781550" cy="955179"/>
                          </a:xfrm>
                          <a:prstGeom prst="rect">
                            <a:avLst/>
                          </a:prstGeom>
                          <a:noFill/>
                          <a:ln w="6350">
                            <a:noFill/>
                          </a:ln>
                        </wps:spPr>
                        <wps:txbx>
                          <w:txbxContent>
                            <w:p w14:paraId="1CBC31D8" w14:textId="74C60235" w:rsidR="004B7E44" w:rsidRPr="00EC15DD" w:rsidRDefault="007953E8" w:rsidP="00324367">
                              <w:pPr>
                                <w:pStyle w:val="Ondertitel"/>
                              </w:pPr>
                              <w:r w:rsidRPr="00EC15DD">
                                <w:t>Uitleg installatie en het gebruik</w:t>
                              </w:r>
                              <w:r w:rsidR="00D71D33" w:rsidRPr="00EC15DD">
                                <w:t xml:space="preserve"> van de Sparx Enterprise Architect MDG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9" name="Afbeelding 9" descr="Afbeelding met tekst&#10;&#10;Automatisch gegenereerde beschrijving"/>
                          <pic:cNvPicPr>
                            <a:picLocks noChangeAspect="1"/>
                          </pic:cNvPicPr>
                        </pic:nvPicPr>
                        <pic:blipFill>
                          <a:blip r:embed="rId8"/>
                          <a:srcRect/>
                          <a:stretch>
                            <a:fillRect/>
                          </a:stretch>
                        </pic:blipFill>
                        <pic:spPr bwMode="auto">
                          <a:xfrm>
                            <a:off x="1190625" y="2209800"/>
                            <a:ext cx="2476500" cy="98107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28D088F4" id="Groep 5" o:spid="_x0000_s1027" style="position:absolute;margin-left:0;margin-top:7.2pt;width:384.35pt;height:323.25pt;z-index:251663360;mso-position-horizontal:center;mso-position-horizontal-relative:margin;mso-width-relative:margin;mso-height-relative:margin" coordsize="48812,324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">
                <v:rect id="Rechthoek 2" o:spid="_x0000_s1028" alt="gekleurde rechthoek" style="position:absolute;left:95;width:48717;height:324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" fillcolor="white [3212]" strokecolor="#18a892" strokeweight="2pt"/>
                <v:shape id="Tekstvak 8" o:spid="_x0000_s1029" type="#_x0000_t202" style="position:absolute;left:666;top:571;width:43053;height:118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" filled="f" stroked="f" strokeweight=".5pt">
                  <v:textbox>
                    <w:txbxContent>
                      <w:p w14:paraId="7DDBF823" w14:textId="77777777" w:rsidR="00EC15DD" w:rsidRPr="00EC15DD" w:rsidRDefault="00EC15DD" w:rsidP="00324367">
                        <w:pPr>
                          <w:pStyle w:val="Titel"/>
                        </w:pPr>
                        <w:r w:rsidRPr="00EC15DD">
                          <w:t>handleiding</w:t>
                        </w:r>
                      </w:p>
                      <w:p w14:paraId="7ACB5544" w14:textId="77777777" w:rsidR="00EC15DD" w:rsidRPr="00EC15DD" w:rsidRDefault="00EC15DD" w:rsidP="00324367">
                        <w:pPr>
                          <w:pStyle w:val="Titel"/>
                        </w:pPr>
                        <w:r w:rsidRPr="00EC15DD">
                          <w:t>demo4 mdg</w:t>
                        </w:r>
                      </w:p>
                    </w:txbxContent>
                  </v:textbox>
                </v:shape>
                <v:line id="Rechte verbindingslijn 5" o:spid="_x0000_s1030" alt="scheidingslijn tekst" style="position:absolute;visibility:visible;mso-wrap-style:square" from="0,12763" to="7854,12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" strokecolor="#18a892" strokeweight="6pt"/>
                <v:shape id="_x0000_s1031" type="#_x0000_t202" style="position:absolute;left:571;top:12763;width:47816;height:95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" filled="f" stroked="f" strokeweight=".5pt">
                  <v:textbox>
                    <w:txbxContent>
                      <w:p w14:paraId="1CBC31D8" w14:textId="74C60235" w:rsidR="004B7E44" w:rsidRPr="00EC15DD" w:rsidRDefault="007953E8" w:rsidP="00324367">
                        <w:pPr>
                          <w:pStyle w:val="Ondertitel"/>
                        </w:pPr>
                        <w:r w:rsidRPr="00EC15DD">
                          <w:t>Uitleg installatie en het gebruik</w:t>
                        </w:r>
                        <w:r w:rsidR="00D71D33" w:rsidRPr="00EC15DD">
                          <w:t xml:space="preserve"> van de Sparx Enterprise Architect MDG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9" o:spid="_x0000_s1032" type="#_x0000_t75" alt="Afbeelding met tekst&#10;&#10;Automatisch gegenereerde beschrijving" style="position:absolute;left:11906;top:22098;width:24765;height:9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">
                  <v:imagedata r:id="rId9" o:title="Afbeelding met tekst&#10;&#10;Automatisch gegenereerde beschrijving"/>
                </v:shape>
                <w10:wrap anchorx="margin"/>
              </v:group>
            </w:pict>
          </mc:Fallback>
        </mc:AlternateContent>
      </w:r>
      <w:r w:rsidR="007953E8" w:rsidRPr="007953E8">
        <w:rPr>
          <w:noProof/>
        </w:rPr>
        <w:drawing>
          <wp:anchor distT="0" distB="0" distL="114300" distR="114300" simplePos="0" relativeHeight="251657215" behindDoc="1" locked="0" layoutInCell="1" allowOverlap="1" wp14:anchorId="43BD6443" wp14:editId="6A7F6E7E">
            <wp:simplePos x="0" y="0"/>
            <wp:positionH relativeFrom="page">
              <wp:align>right</wp:align>
            </wp:positionH>
            <wp:positionV relativeFrom="page">
              <wp:align>top</wp:align>
            </wp:positionV>
            <wp:extent cx="7560310" cy="10668000"/>
            <wp:effectExtent l="0" t="0" r="2540" b="0"/>
            <wp:wrapNone/>
            <wp:docPr id="1" name="Afbeelding 1" descr="Afbeelding met outdoor-objec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outdoor-object&#10;&#10;Automatisch gegenereerde beschrijving"/>
                    <pic:cNvPicPr/>
                  </pic:nvPicPr>
                  <pic:blipFill>
                    <a:blip r:embed="rId10">
                      <a:extLst>
                        <a:ext uri="{28A0092B-C50C-407E-A947-70E740481C1C}">
                          <a14:useLocalDpi xmlns:a14="http://schemas.microsoft.com/office/drawing/2010/main" val="0"/>
                        </a:ext>
                      </a:extLst>
                    </a:blip>
                    <a:stretch>
                      <a:fillRect/>
                    </a:stretch>
                  </pic:blipFill>
                  <pic:spPr>
                    <a:xfrm>
                      <a:off x="0" y="0"/>
                      <a:ext cx="7560756" cy="10668629"/>
                    </a:xfrm>
                    <a:prstGeom prst="rect">
                      <a:avLst/>
                    </a:prstGeom>
                  </pic:spPr>
                </pic:pic>
              </a:graphicData>
            </a:graphic>
            <wp14:sizeRelH relativeFrom="margin">
              <wp14:pctWidth>0</wp14:pctWidth>
            </wp14:sizeRelH>
            <wp14:sizeRelV relativeFrom="margin">
              <wp14:pctHeight>0</wp14:pctHeight>
            </wp14:sizeRelV>
          </wp:anchor>
        </w:drawing>
      </w:r>
    </w:p>
    <w:p w14:paraId="5233568E" w14:textId="0A590838" w:rsidR="004B7E44" w:rsidRDefault="004B7E44" w:rsidP="00324367">
      <w:r>
        <w:br w:type="page"/>
      </w:r>
    </w:p>
    <w:p w14:paraId="70B07CF8" w14:textId="3D3164B4" w:rsidR="004354CB" w:rsidRDefault="004354CB" w:rsidP="00324367">
      <w:pPr>
        <w:pStyle w:val="Kop2"/>
      </w:pPr>
      <w:bookmarkStart w:id="0" w:name="_Toc124076013"/>
      <w:bookmarkStart w:id="1" w:name="_Toc151460308"/>
      <w:r>
        <w:lastRenderedPageBreak/>
        <w:t>Inhoudsopgave</w:t>
      </w:r>
      <w:bookmarkEnd w:id="0"/>
      <w:bookmarkEnd w:id="1"/>
    </w:p>
    <w:p w14:paraId="2AF12668" w14:textId="77777777" w:rsidR="00B922BF" w:rsidRDefault="00B922BF" w:rsidP="00324367">
      <w:pPr>
        <w:pStyle w:val="Kop2"/>
      </w:pPr>
    </w:p>
    <w:p w14:paraId="49BF2C19" w14:textId="60C2565D" w:rsidR="00FC766E" w:rsidRDefault="004A363F">
      <w:pPr>
        <w:pStyle w:val="Inhopg1"/>
        <w:tabs>
          <w:tab w:val="right" w:leader="dot" w:pos="9592"/>
        </w:tabs>
        <w:rPr>
          <w:rFonts w:cstheme="minorBidi"/>
          <w:noProof/>
          <w:kern w:val="2"/>
          <w:lang w:bidi="ar-SA"/>
          <w14:ligatures w14:val="standardContextual"/>
        </w:rPr>
      </w:pPr>
      <w:r>
        <w:fldChar w:fldCharType="begin"/>
      </w:r>
      <w:r>
        <w:instrText xml:space="preserve"> TOC \u \t "Kop 2;1;Kop 3;2" </w:instrText>
      </w:r>
      <w:r>
        <w:fldChar w:fldCharType="separate"/>
      </w:r>
      <w:r w:rsidR="00FC766E">
        <w:rPr>
          <w:noProof/>
        </w:rPr>
        <w:t>Inhoudsopgave</w:t>
      </w:r>
      <w:r w:rsidR="00FC766E">
        <w:rPr>
          <w:noProof/>
        </w:rPr>
        <w:tab/>
      </w:r>
      <w:r w:rsidR="00FC766E">
        <w:rPr>
          <w:noProof/>
        </w:rPr>
        <w:fldChar w:fldCharType="begin"/>
      </w:r>
      <w:r w:rsidR="00FC766E">
        <w:rPr>
          <w:noProof/>
        </w:rPr>
        <w:instrText xml:space="preserve"> PAGEREF _Toc151460308 \h </w:instrText>
      </w:r>
      <w:r w:rsidR="00FC766E">
        <w:rPr>
          <w:noProof/>
        </w:rPr>
      </w:r>
      <w:r w:rsidR="00FC766E">
        <w:rPr>
          <w:noProof/>
        </w:rPr>
        <w:fldChar w:fldCharType="separate"/>
      </w:r>
      <w:r w:rsidR="00FC766E">
        <w:rPr>
          <w:noProof/>
        </w:rPr>
        <w:t>2</w:t>
      </w:r>
      <w:r w:rsidR="00FC766E">
        <w:rPr>
          <w:noProof/>
        </w:rPr>
        <w:fldChar w:fldCharType="end"/>
      </w:r>
    </w:p>
    <w:p w14:paraId="460B960C" w14:textId="3D154C61" w:rsidR="00FC766E" w:rsidRDefault="00FC766E">
      <w:pPr>
        <w:pStyle w:val="Inhopg1"/>
        <w:tabs>
          <w:tab w:val="right" w:leader="dot" w:pos="9592"/>
        </w:tabs>
        <w:rPr>
          <w:rFonts w:cstheme="minorBidi"/>
          <w:noProof/>
          <w:kern w:val="2"/>
          <w:lang w:bidi="ar-SA"/>
          <w14:ligatures w14:val="standardContextual"/>
        </w:rPr>
      </w:pPr>
      <w:r>
        <w:rPr>
          <w:noProof/>
        </w:rPr>
        <w:t>Downloaden benodigde files MDG</w:t>
      </w:r>
      <w:r>
        <w:rPr>
          <w:noProof/>
        </w:rPr>
        <w:tab/>
      </w:r>
      <w:r>
        <w:rPr>
          <w:noProof/>
        </w:rPr>
        <w:fldChar w:fldCharType="begin"/>
      </w:r>
      <w:r>
        <w:rPr>
          <w:noProof/>
        </w:rPr>
        <w:instrText xml:space="preserve"> PAGEREF _Toc151460309 \h </w:instrText>
      </w:r>
      <w:r>
        <w:rPr>
          <w:noProof/>
        </w:rPr>
      </w:r>
      <w:r>
        <w:rPr>
          <w:noProof/>
        </w:rPr>
        <w:fldChar w:fldCharType="separate"/>
      </w:r>
      <w:r>
        <w:rPr>
          <w:noProof/>
        </w:rPr>
        <w:t>4</w:t>
      </w:r>
      <w:r>
        <w:rPr>
          <w:noProof/>
        </w:rPr>
        <w:fldChar w:fldCharType="end"/>
      </w:r>
    </w:p>
    <w:p w14:paraId="45881177" w14:textId="42C3E0FA" w:rsidR="00FC766E" w:rsidRDefault="00FC766E">
      <w:pPr>
        <w:pStyle w:val="Inhopg1"/>
        <w:tabs>
          <w:tab w:val="right" w:leader="dot" w:pos="9592"/>
        </w:tabs>
        <w:rPr>
          <w:rFonts w:cstheme="minorBidi"/>
          <w:noProof/>
          <w:kern w:val="2"/>
          <w:lang w:bidi="ar-SA"/>
          <w14:ligatures w14:val="standardContextual"/>
        </w:rPr>
      </w:pPr>
      <w:r>
        <w:rPr>
          <w:noProof/>
        </w:rPr>
        <w:t>Importeren en configureren MDG</w:t>
      </w:r>
      <w:r>
        <w:rPr>
          <w:noProof/>
        </w:rPr>
        <w:tab/>
      </w:r>
      <w:r>
        <w:rPr>
          <w:noProof/>
        </w:rPr>
        <w:fldChar w:fldCharType="begin"/>
      </w:r>
      <w:r>
        <w:rPr>
          <w:noProof/>
        </w:rPr>
        <w:instrText xml:space="preserve"> PAGEREF _Toc151460310 \h </w:instrText>
      </w:r>
      <w:r>
        <w:rPr>
          <w:noProof/>
        </w:rPr>
      </w:r>
      <w:r>
        <w:rPr>
          <w:noProof/>
        </w:rPr>
        <w:fldChar w:fldCharType="separate"/>
      </w:r>
      <w:r>
        <w:rPr>
          <w:noProof/>
        </w:rPr>
        <w:t>5</w:t>
      </w:r>
      <w:r>
        <w:rPr>
          <w:noProof/>
        </w:rPr>
        <w:fldChar w:fldCharType="end"/>
      </w:r>
    </w:p>
    <w:p w14:paraId="1012EA89" w14:textId="4F6E9811" w:rsidR="00FC766E" w:rsidRDefault="00FC766E">
      <w:pPr>
        <w:pStyle w:val="Inhopg2"/>
        <w:tabs>
          <w:tab w:val="right" w:leader="dot" w:pos="9592"/>
        </w:tabs>
        <w:rPr>
          <w:noProof/>
          <w:kern w:val="2"/>
          <w:sz w:val="22"/>
          <w:lang w:eastAsia="nl-NL" w:bidi="ar-SA"/>
          <w14:ligatures w14:val="standardContextual"/>
        </w:rPr>
      </w:pPr>
      <w:r>
        <w:rPr>
          <w:noProof/>
        </w:rPr>
        <w:t>Installeren MDG</w:t>
      </w:r>
      <w:r>
        <w:rPr>
          <w:noProof/>
        </w:rPr>
        <w:tab/>
      </w:r>
      <w:r>
        <w:rPr>
          <w:noProof/>
        </w:rPr>
        <w:fldChar w:fldCharType="begin"/>
      </w:r>
      <w:r>
        <w:rPr>
          <w:noProof/>
        </w:rPr>
        <w:instrText xml:space="preserve"> PAGEREF _Toc151460311 \h </w:instrText>
      </w:r>
      <w:r>
        <w:rPr>
          <w:noProof/>
        </w:rPr>
      </w:r>
      <w:r>
        <w:rPr>
          <w:noProof/>
        </w:rPr>
        <w:fldChar w:fldCharType="separate"/>
      </w:r>
      <w:r>
        <w:rPr>
          <w:noProof/>
        </w:rPr>
        <w:t>5</w:t>
      </w:r>
      <w:r>
        <w:rPr>
          <w:noProof/>
        </w:rPr>
        <w:fldChar w:fldCharType="end"/>
      </w:r>
    </w:p>
    <w:p w14:paraId="40BC3740" w14:textId="4E67FBE8" w:rsidR="00FC766E" w:rsidRPr="00FC766E" w:rsidRDefault="00FC766E">
      <w:pPr>
        <w:pStyle w:val="Inhopg2"/>
        <w:tabs>
          <w:tab w:val="right" w:leader="dot" w:pos="9592"/>
        </w:tabs>
        <w:rPr>
          <w:noProof/>
          <w:kern w:val="2"/>
          <w:sz w:val="22"/>
          <w:lang w:val="en-US" w:eastAsia="nl-NL" w:bidi="ar-SA"/>
          <w14:ligatures w14:val="standardContextual"/>
        </w:rPr>
      </w:pPr>
      <w:r w:rsidRPr="00FC766E">
        <w:rPr>
          <w:noProof/>
          <w:lang w:val="en-US"/>
        </w:rPr>
        <w:t>Verificatie MDG</w:t>
      </w:r>
      <w:r w:rsidRPr="00FC766E">
        <w:rPr>
          <w:noProof/>
          <w:lang w:val="en-US"/>
        </w:rPr>
        <w:tab/>
      </w:r>
      <w:r>
        <w:rPr>
          <w:noProof/>
        </w:rPr>
        <w:fldChar w:fldCharType="begin"/>
      </w:r>
      <w:r w:rsidRPr="00FC766E">
        <w:rPr>
          <w:noProof/>
          <w:lang w:val="en-US"/>
        </w:rPr>
        <w:instrText xml:space="preserve"> PAGEREF _Toc151460312 \h </w:instrText>
      </w:r>
      <w:r>
        <w:rPr>
          <w:noProof/>
        </w:rPr>
      </w:r>
      <w:r>
        <w:rPr>
          <w:noProof/>
        </w:rPr>
        <w:fldChar w:fldCharType="separate"/>
      </w:r>
      <w:r w:rsidRPr="00FC766E">
        <w:rPr>
          <w:noProof/>
          <w:lang w:val="en-US"/>
        </w:rPr>
        <w:t>6</w:t>
      </w:r>
      <w:r>
        <w:rPr>
          <w:noProof/>
        </w:rPr>
        <w:fldChar w:fldCharType="end"/>
      </w:r>
    </w:p>
    <w:p w14:paraId="0FA075E8" w14:textId="71F3719D" w:rsidR="00FC766E" w:rsidRPr="00FC766E" w:rsidRDefault="00FC766E">
      <w:pPr>
        <w:pStyle w:val="Inhopg1"/>
        <w:tabs>
          <w:tab w:val="right" w:leader="dot" w:pos="9592"/>
        </w:tabs>
        <w:rPr>
          <w:rFonts w:cstheme="minorBidi"/>
          <w:noProof/>
          <w:kern w:val="2"/>
          <w:lang w:val="en-US" w:bidi="ar-SA"/>
          <w14:ligatures w14:val="standardContextual"/>
        </w:rPr>
      </w:pPr>
      <w:r w:rsidRPr="00FC766E">
        <w:rPr>
          <w:noProof/>
          <w:lang w:val="en-US"/>
        </w:rPr>
        <w:t>Scripts</w:t>
      </w:r>
      <w:r w:rsidRPr="00FC766E">
        <w:rPr>
          <w:noProof/>
          <w:lang w:val="en-US"/>
        </w:rPr>
        <w:tab/>
      </w:r>
      <w:r>
        <w:rPr>
          <w:noProof/>
        </w:rPr>
        <w:fldChar w:fldCharType="begin"/>
      </w:r>
      <w:r w:rsidRPr="00FC766E">
        <w:rPr>
          <w:noProof/>
          <w:lang w:val="en-US"/>
        </w:rPr>
        <w:instrText xml:space="preserve"> PAGEREF _Toc151460313 \h </w:instrText>
      </w:r>
      <w:r>
        <w:rPr>
          <w:noProof/>
        </w:rPr>
      </w:r>
      <w:r>
        <w:rPr>
          <w:noProof/>
        </w:rPr>
        <w:fldChar w:fldCharType="separate"/>
      </w:r>
      <w:r w:rsidRPr="00FC766E">
        <w:rPr>
          <w:noProof/>
          <w:lang w:val="en-US"/>
        </w:rPr>
        <w:t>8</w:t>
      </w:r>
      <w:r>
        <w:rPr>
          <w:noProof/>
        </w:rPr>
        <w:fldChar w:fldCharType="end"/>
      </w:r>
    </w:p>
    <w:p w14:paraId="19D80F17" w14:textId="77D42A7A" w:rsidR="00FC766E" w:rsidRPr="00FC766E" w:rsidRDefault="00FC766E">
      <w:pPr>
        <w:pStyle w:val="Inhopg2"/>
        <w:tabs>
          <w:tab w:val="right" w:leader="dot" w:pos="9592"/>
        </w:tabs>
        <w:rPr>
          <w:noProof/>
          <w:kern w:val="2"/>
          <w:sz w:val="22"/>
          <w:lang w:val="en-US" w:eastAsia="nl-NL" w:bidi="ar-SA"/>
          <w14:ligatures w14:val="standardContextual"/>
        </w:rPr>
      </w:pPr>
      <w:r w:rsidRPr="00FC766E">
        <w:rPr>
          <w:noProof/>
          <w:lang w:val="en-US"/>
        </w:rPr>
        <w:t>Importeren scripts</w:t>
      </w:r>
      <w:r w:rsidRPr="00FC766E">
        <w:rPr>
          <w:noProof/>
          <w:lang w:val="en-US"/>
        </w:rPr>
        <w:tab/>
      </w:r>
      <w:r>
        <w:rPr>
          <w:noProof/>
        </w:rPr>
        <w:fldChar w:fldCharType="begin"/>
      </w:r>
      <w:r w:rsidRPr="00FC766E">
        <w:rPr>
          <w:noProof/>
          <w:lang w:val="en-US"/>
        </w:rPr>
        <w:instrText xml:space="preserve"> PAGEREF _Toc151460314 \h </w:instrText>
      </w:r>
      <w:r>
        <w:rPr>
          <w:noProof/>
        </w:rPr>
      </w:r>
      <w:r>
        <w:rPr>
          <w:noProof/>
        </w:rPr>
        <w:fldChar w:fldCharType="separate"/>
      </w:r>
      <w:r w:rsidRPr="00FC766E">
        <w:rPr>
          <w:noProof/>
          <w:lang w:val="en-US"/>
        </w:rPr>
        <w:t>8</w:t>
      </w:r>
      <w:r>
        <w:rPr>
          <w:noProof/>
        </w:rPr>
        <w:fldChar w:fldCharType="end"/>
      </w:r>
    </w:p>
    <w:p w14:paraId="10C7959D" w14:textId="43D1D5DB" w:rsidR="00FC766E" w:rsidRPr="00FC766E" w:rsidRDefault="00FC766E">
      <w:pPr>
        <w:pStyle w:val="Inhopg2"/>
        <w:tabs>
          <w:tab w:val="right" w:leader="dot" w:pos="9592"/>
        </w:tabs>
        <w:rPr>
          <w:noProof/>
          <w:kern w:val="2"/>
          <w:sz w:val="22"/>
          <w:lang w:val="en-US" w:eastAsia="nl-NL" w:bidi="ar-SA"/>
          <w14:ligatures w14:val="standardContextual"/>
        </w:rPr>
      </w:pPr>
      <w:r w:rsidRPr="00FC766E">
        <w:rPr>
          <w:noProof/>
          <w:lang w:val="en-US"/>
        </w:rPr>
        <w:t>Verifiëren import scripts</w:t>
      </w:r>
      <w:r w:rsidRPr="00FC766E">
        <w:rPr>
          <w:noProof/>
          <w:lang w:val="en-US"/>
        </w:rPr>
        <w:tab/>
      </w:r>
      <w:r>
        <w:rPr>
          <w:noProof/>
        </w:rPr>
        <w:fldChar w:fldCharType="begin"/>
      </w:r>
      <w:r w:rsidRPr="00FC766E">
        <w:rPr>
          <w:noProof/>
          <w:lang w:val="en-US"/>
        </w:rPr>
        <w:instrText xml:space="preserve"> PAGEREF _Toc151460315 \h </w:instrText>
      </w:r>
      <w:r>
        <w:rPr>
          <w:noProof/>
        </w:rPr>
      </w:r>
      <w:r>
        <w:rPr>
          <w:noProof/>
        </w:rPr>
        <w:fldChar w:fldCharType="separate"/>
      </w:r>
      <w:r w:rsidRPr="00FC766E">
        <w:rPr>
          <w:noProof/>
          <w:lang w:val="en-US"/>
        </w:rPr>
        <w:t>9</w:t>
      </w:r>
      <w:r>
        <w:rPr>
          <w:noProof/>
        </w:rPr>
        <w:fldChar w:fldCharType="end"/>
      </w:r>
    </w:p>
    <w:p w14:paraId="53C35A9C" w14:textId="396DE175" w:rsidR="00FC766E" w:rsidRPr="00FC766E" w:rsidRDefault="00FC766E">
      <w:pPr>
        <w:pStyle w:val="Inhopg2"/>
        <w:tabs>
          <w:tab w:val="right" w:leader="dot" w:pos="9592"/>
        </w:tabs>
        <w:rPr>
          <w:noProof/>
          <w:kern w:val="2"/>
          <w:sz w:val="22"/>
          <w:lang w:val="en-US" w:eastAsia="nl-NL" w:bidi="ar-SA"/>
          <w14:ligatures w14:val="standardContextual"/>
        </w:rPr>
      </w:pPr>
      <w:r w:rsidRPr="00FC766E">
        <w:rPr>
          <w:noProof/>
          <w:lang w:val="en-US"/>
        </w:rPr>
        <w:t>Rename TPD elements</w:t>
      </w:r>
      <w:r w:rsidRPr="00FC766E">
        <w:rPr>
          <w:noProof/>
          <w:lang w:val="en-US"/>
        </w:rPr>
        <w:tab/>
      </w:r>
      <w:r>
        <w:rPr>
          <w:noProof/>
        </w:rPr>
        <w:fldChar w:fldCharType="begin"/>
      </w:r>
      <w:r w:rsidRPr="00FC766E">
        <w:rPr>
          <w:noProof/>
          <w:lang w:val="en-US"/>
        </w:rPr>
        <w:instrText xml:space="preserve"> PAGEREF _Toc151460316 \h </w:instrText>
      </w:r>
      <w:r>
        <w:rPr>
          <w:noProof/>
        </w:rPr>
      </w:r>
      <w:r>
        <w:rPr>
          <w:noProof/>
        </w:rPr>
        <w:fldChar w:fldCharType="separate"/>
      </w:r>
      <w:r w:rsidRPr="00FC766E">
        <w:rPr>
          <w:noProof/>
          <w:lang w:val="en-US"/>
        </w:rPr>
        <w:t>10</w:t>
      </w:r>
      <w:r>
        <w:rPr>
          <w:noProof/>
        </w:rPr>
        <w:fldChar w:fldCharType="end"/>
      </w:r>
    </w:p>
    <w:p w14:paraId="087803D1" w14:textId="150B406B" w:rsidR="00FC766E" w:rsidRPr="00FC766E" w:rsidRDefault="00FC766E">
      <w:pPr>
        <w:pStyle w:val="Inhopg2"/>
        <w:tabs>
          <w:tab w:val="right" w:leader="dot" w:pos="9592"/>
        </w:tabs>
        <w:rPr>
          <w:noProof/>
          <w:kern w:val="2"/>
          <w:sz w:val="22"/>
          <w:lang w:val="en-US" w:eastAsia="nl-NL" w:bidi="ar-SA"/>
          <w14:ligatures w14:val="standardContextual"/>
        </w:rPr>
      </w:pPr>
      <w:r w:rsidRPr="00FC766E">
        <w:rPr>
          <w:noProof/>
          <w:lang w:val="en-US"/>
        </w:rPr>
        <w:t>Clean-up DEMO model</w:t>
      </w:r>
      <w:r w:rsidRPr="00FC766E">
        <w:rPr>
          <w:noProof/>
          <w:lang w:val="en-US"/>
        </w:rPr>
        <w:tab/>
      </w:r>
      <w:r>
        <w:rPr>
          <w:noProof/>
        </w:rPr>
        <w:fldChar w:fldCharType="begin"/>
      </w:r>
      <w:r w:rsidRPr="00FC766E">
        <w:rPr>
          <w:noProof/>
          <w:lang w:val="en-US"/>
        </w:rPr>
        <w:instrText xml:space="preserve"> PAGEREF _Toc151460317 \h </w:instrText>
      </w:r>
      <w:r>
        <w:rPr>
          <w:noProof/>
        </w:rPr>
      </w:r>
      <w:r>
        <w:rPr>
          <w:noProof/>
        </w:rPr>
        <w:fldChar w:fldCharType="separate"/>
      </w:r>
      <w:r w:rsidRPr="00FC766E">
        <w:rPr>
          <w:noProof/>
          <w:lang w:val="en-US"/>
        </w:rPr>
        <w:t>11</w:t>
      </w:r>
      <w:r>
        <w:rPr>
          <w:noProof/>
        </w:rPr>
        <w:fldChar w:fldCharType="end"/>
      </w:r>
    </w:p>
    <w:p w14:paraId="7F37270A" w14:textId="76EE73FA" w:rsidR="00FC766E" w:rsidRPr="00FC766E" w:rsidRDefault="00FC766E">
      <w:pPr>
        <w:pStyle w:val="Inhopg2"/>
        <w:tabs>
          <w:tab w:val="right" w:leader="dot" w:pos="9592"/>
        </w:tabs>
        <w:rPr>
          <w:noProof/>
          <w:kern w:val="2"/>
          <w:sz w:val="22"/>
          <w:lang w:val="en-US" w:eastAsia="nl-NL" w:bidi="ar-SA"/>
          <w14:ligatures w14:val="standardContextual"/>
        </w:rPr>
      </w:pPr>
      <w:r w:rsidRPr="00FC766E">
        <w:rPr>
          <w:noProof/>
          <w:lang w:val="en-US"/>
        </w:rPr>
        <w:t>Update ARSn</w:t>
      </w:r>
      <w:r w:rsidRPr="00FC766E">
        <w:rPr>
          <w:noProof/>
          <w:lang w:val="en-US"/>
        </w:rPr>
        <w:tab/>
      </w:r>
      <w:r>
        <w:rPr>
          <w:noProof/>
        </w:rPr>
        <w:fldChar w:fldCharType="begin"/>
      </w:r>
      <w:r w:rsidRPr="00FC766E">
        <w:rPr>
          <w:noProof/>
          <w:lang w:val="en-US"/>
        </w:rPr>
        <w:instrText xml:space="preserve"> PAGEREF _Toc151460318 \h </w:instrText>
      </w:r>
      <w:r>
        <w:rPr>
          <w:noProof/>
        </w:rPr>
      </w:r>
      <w:r>
        <w:rPr>
          <w:noProof/>
        </w:rPr>
        <w:fldChar w:fldCharType="separate"/>
      </w:r>
      <w:r w:rsidRPr="00FC766E">
        <w:rPr>
          <w:noProof/>
          <w:lang w:val="en-US"/>
        </w:rPr>
        <w:t>12</w:t>
      </w:r>
      <w:r>
        <w:rPr>
          <w:noProof/>
        </w:rPr>
        <w:fldChar w:fldCharType="end"/>
      </w:r>
    </w:p>
    <w:p w14:paraId="01E19ABB" w14:textId="765B1160" w:rsidR="00FC766E" w:rsidRPr="00FC766E" w:rsidRDefault="00FC766E">
      <w:pPr>
        <w:pStyle w:val="Inhopg1"/>
        <w:tabs>
          <w:tab w:val="right" w:leader="dot" w:pos="9592"/>
        </w:tabs>
        <w:rPr>
          <w:rFonts w:cstheme="minorBidi"/>
          <w:noProof/>
          <w:kern w:val="2"/>
          <w:lang w:val="en-US" w:bidi="ar-SA"/>
          <w14:ligatures w14:val="standardContextual"/>
        </w:rPr>
      </w:pPr>
      <w:r w:rsidRPr="00FC766E">
        <w:rPr>
          <w:noProof/>
          <w:lang w:val="en-US"/>
        </w:rPr>
        <w:t>Value Types</w:t>
      </w:r>
      <w:r w:rsidRPr="00FC766E">
        <w:rPr>
          <w:noProof/>
          <w:lang w:val="en-US"/>
        </w:rPr>
        <w:tab/>
      </w:r>
      <w:r>
        <w:rPr>
          <w:noProof/>
        </w:rPr>
        <w:fldChar w:fldCharType="begin"/>
      </w:r>
      <w:r w:rsidRPr="00FC766E">
        <w:rPr>
          <w:noProof/>
          <w:lang w:val="en-US"/>
        </w:rPr>
        <w:instrText xml:space="preserve"> PAGEREF _Toc151460319 \h </w:instrText>
      </w:r>
      <w:r>
        <w:rPr>
          <w:noProof/>
        </w:rPr>
      </w:r>
      <w:r>
        <w:rPr>
          <w:noProof/>
        </w:rPr>
        <w:fldChar w:fldCharType="separate"/>
      </w:r>
      <w:r w:rsidRPr="00FC766E">
        <w:rPr>
          <w:noProof/>
          <w:lang w:val="en-US"/>
        </w:rPr>
        <w:t>13</w:t>
      </w:r>
      <w:r>
        <w:rPr>
          <w:noProof/>
        </w:rPr>
        <w:fldChar w:fldCharType="end"/>
      </w:r>
    </w:p>
    <w:p w14:paraId="46F9A138" w14:textId="69E81FA7" w:rsidR="00FC766E" w:rsidRPr="00FC766E" w:rsidRDefault="00FC766E">
      <w:pPr>
        <w:pStyle w:val="Inhopg1"/>
        <w:tabs>
          <w:tab w:val="right" w:leader="dot" w:pos="9592"/>
        </w:tabs>
        <w:rPr>
          <w:rFonts w:cstheme="minorBidi"/>
          <w:noProof/>
          <w:kern w:val="2"/>
          <w:lang w:val="en-US" w:bidi="ar-SA"/>
          <w14:ligatures w14:val="standardContextual"/>
        </w:rPr>
      </w:pPr>
      <w:r w:rsidRPr="00FC766E">
        <w:rPr>
          <w:noProof/>
          <w:lang w:val="en-US"/>
        </w:rPr>
        <w:t>Importeren predefined tagged values</w:t>
      </w:r>
      <w:r w:rsidRPr="00FC766E">
        <w:rPr>
          <w:noProof/>
          <w:lang w:val="en-US"/>
        </w:rPr>
        <w:tab/>
      </w:r>
      <w:r>
        <w:rPr>
          <w:noProof/>
        </w:rPr>
        <w:fldChar w:fldCharType="begin"/>
      </w:r>
      <w:r w:rsidRPr="00FC766E">
        <w:rPr>
          <w:noProof/>
          <w:lang w:val="en-US"/>
        </w:rPr>
        <w:instrText xml:space="preserve"> PAGEREF _Toc151460320 \h </w:instrText>
      </w:r>
      <w:r>
        <w:rPr>
          <w:noProof/>
        </w:rPr>
      </w:r>
      <w:r>
        <w:rPr>
          <w:noProof/>
        </w:rPr>
        <w:fldChar w:fldCharType="separate"/>
      </w:r>
      <w:r w:rsidRPr="00FC766E">
        <w:rPr>
          <w:noProof/>
          <w:lang w:val="en-US"/>
        </w:rPr>
        <w:t>14</w:t>
      </w:r>
      <w:r>
        <w:rPr>
          <w:noProof/>
        </w:rPr>
        <w:fldChar w:fldCharType="end"/>
      </w:r>
    </w:p>
    <w:p w14:paraId="71AABE68" w14:textId="55C6B704" w:rsidR="00FC766E" w:rsidRDefault="00FC766E">
      <w:pPr>
        <w:pStyle w:val="Inhopg1"/>
        <w:tabs>
          <w:tab w:val="right" w:leader="dot" w:pos="9592"/>
        </w:tabs>
        <w:rPr>
          <w:rFonts w:cstheme="minorBidi"/>
          <w:noProof/>
          <w:kern w:val="2"/>
          <w:lang w:bidi="ar-SA"/>
          <w14:ligatures w14:val="standardContextual"/>
        </w:rPr>
      </w:pPr>
      <w:r>
        <w:rPr>
          <w:noProof/>
        </w:rPr>
        <w:t>Werking DEMO4 MDG</w:t>
      </w:r>
      <w:r>
        <w:rPr>
          <w:noProof/>
        </w:rPr>
        <w:tab/>
      </w:r>
      <w:r>
        <w:rPr>
          <w:noProof/>
        </w:rPr>
        <w:fldChar w:fldCharType="begin"/>
      </w:r>
      <w:r>
        <w:rPr>
          <w:noProof/>
        </w:rPr>
        <w:instrText xml:space="preserve"> PAGEREF _Toc151460321 \h </w:instrText>
      </w:r>
      <w:r>
        <w:rPr>
          <w:noProof/>
        </w:rPr>
      </w:r>
      <w:r>
        <w:rPr>
          <w:noProof/>
        </w:rPr>
        <w:fldChar w:fldCharType="separate"/>
      </w:r>
      <w:r>
        <w:rPr>
          <w:noProof/>
        </w:rPr>
        <w:t>15</w:t>
      </w:r>
      <w:r>
        <w:rPr>
          <w:noProof/>
        </w:rPr>
        <w:fldChar w:fldCharType="end"/>
      </w:r>
    </w:p>
    <w:p w14:paraId="3E577D30" w14:textId="7196E306" w:rsidR="00FC766E" w:rsidRDefault="00FC766E">
      <w:pPr>
        <w:pStyle w:val="Inhopg2"/>
        <w:tabs>
          <w:tab w:val="right" w:leader="dot" w:pos="9592"/>
        </w:tabs>
        <w:rPr>
          <w:noProof/>
          <w:kern w:val="2"/>
          <w:sz w:val="22"/>
          <w:lang w:eastAsia="nl-NL" w:bidi="ar-SA"/>
          <w14:ligatures w14:val="standardContextual"/>
        </w:rPr>
      </w:pPr>
      <w:r>
        <w:rPr>
          <w:noProof/>
        </w:rPr>
        <w:t>Inleiding</w:t>
      </w:r>
      <w:r>
        <w:rPr>
          <w:noProof/>
        </w:rPr>
        <w:tab/>
      </w:r>
      <w:r>
        <w:rPr>
          <w:noProof/>
        </w:rPr>
        <w:fldChar w:fldCharType="begin"/>
      </w:r>
      <w:r>
        <w:rPr>
          <w:noProof/>
        </w:rPr>
        <w:instrText xml:space="preserve"> PAGEREF _Toc151460322 \h </w:instrText>
      </w:r>
      <w:r>
        <w:rPr>
          <w:noProof/>
        </w:rPr>
      </w:r>
      <w:r>
        <w:rPr>
          <w:noProof/>
        </w:rPr>
        <w:fldChar w:fldCharType="separate"/>
      </w:r>
      <w:r>
        <w:rPr>
          <w:noProof/>
        </w:rPr>
        <w:t>15</w:t>
      </w:r>
      <w:r>
        <w:rPr>
          <w:noProof/>
        </w:rPr>
        <w:fldChar w:fldCharType="end"/>
      </w:r>
    </w:p>
    <w:p w14:paraId="3D6A795F" w14:textId="11FB52F6" w:rsidR="00FC766E" w:rsidRDefault="00FC766E">
      <w:pPr>
        <w:pStyle w:val="Inhopg2"/>
        <w:tabs>
          <w:tab w:val="right" w:leader="dot" w:pos="9592"/>
        </w:tabs>
        <w:rPr>
          <w:noProof/>
          <w:kern w:val="2"/>
          <w:sz w:val="22"/>
          <w:lang w:eastAsia="nl-NL" w:bidi="ar-SA"/>
          <w14:ligatures w14:val="standardContextual"/>
        </w:rPr>
      </w:pPr>
      <w:r>
        <w:rPr>
          <w:noProof/>
        </w:rPr>
        <w:t>Cooperation Model (CM samenwerkingsmodel)</w:t>
      </w:r>
      <w:r>
        <w:rPr>
          <w:noProof/>
        </w:rPr>
        <w:tab/>
      </w:r>
      <w:r>
        <w:rPr>
          <w:noProof/>
        </w:rPr>
        <w:fldChar w:fldCharType="begin"/>
      </w:r>
      <w:r>
        <w:rPr>
          <w:noProof/>
        </w:rPr>
        <w:instrText xml:space="preserve"> PAGEREF _Toc151460323 \h </w:instrText>
      </w:r>
      <w:r>
        <w:rPr>
          <w:noProof/>
        </w:rPr>
      </w:r>
      <w:r>
        <w:rPr>
          <w:noProof/>
        </w:rPr>
        <w:fldChar w:fldCharType="separate"/>
      </w:r>
      <w:r>
        <w:rPr>
          <w:noProof/>
        </w:rPr>
        <w:t>15</w:t>
      </w:r>
      <w:r>
        <w:rPr>
          <w:noProof/>
        </w:rPr>
        <w:fldChar w:fldCharType="end"/>
      </w:r>
    </w:p>
    <w:p w14:paraId="38BF10AC" w14:textId="4103BEFF" w:rsidR="00FC766E" w:rsidRPr="00FC766E" w:rsidRDefault="00FC766E">
      <w:pPr>
        <w:pStyle w:val="Inhopg2"/>
        <w:tabs>
          <w:tab w:val="right" w:leader="dot" w:pos="9592"/>
        </w:tabs>
        <w:rPr>
          <w:noProof/>
          <w:kern w:val="2"/>
          <w:sz w:val="22"/>
          <w:lang w:val="en-US" w:eastAsia="nl-NL" w:bidi="ar-SA"/>
          <w14:ligatures w14:val="standardContextual"/>
        </w:rPr>
      </w:pPr>
      <w:r w:rsidRPr="00FC766E">
        <w:rPr>
          <w:noProof/>
          <w:lang w:val="en-US"/>
        </w:rPr>
        <w:t>Process Model (PM procesmodel)</w:t>
      </w:r>
      <w:r w:rsidRPr="00FC766E">
        <w:rPr>
          <w:noProof/>
          <w:lang w:val="en-US"/>
        </w:rPr>
        <w:tab/>
      </w:r>
      <w:r>
        <w:rPr>
          <w:noProof/>
        </w:rPr>
        <w:fldChar w:fldCharType="begin"/>
      </w:r>
      <w:r w:rsidRPr="00FC766E">
        <w:rPr>
          <w:noProof/>
          <w:lang w:val="en-US"/>
        </w:rPr>
        <w:instrText xml:space="preserve"> PAGEREF _Toc151460324 \h </w:instrText>
      </w:r>
      <w:r>
        <w:rPr>
          <w:noProof/>
        </w:rPr>
      </w:r>
      <w:r>
        <w:rPr>
          <w:noProof/>
        </w:rPr>
        <w:fldChar w:fldCharType="separate"/>
      </w:r>
      <w:r w:rsidRPr="00FC766E">
        <w:rPr>
          <w:noProof/>
          <w:lang w:val="en-US"/>
        </w:rPr>
        <w:t>22</w:t>
      </w:r>
      <w:r>
        <w:rPr>
          <w:noProof/>
        </w:rPr>
        <w:fldChar w:fldCharType="end"/>
      </w:r>
    </w:p>
    <w:p w14:paraId="14EF6430" w14:textId="33584F26" w:rsidR="00FC766E" w:rsidRPr="00FC766E" w:rsidRDefault="00FC766E">
      <w:pPr>
        <w:pStyle w:val="Inhopg2"/>
        <w:tabs>
          <w:tab w:val="right" w:leader="dot" w:pos="9592"/>
        </w:tabs>
        <w:rPr>
          <w:noProof/>
          <w:kern w:val="2"/>
          <w:sz w:val="22"/>
          <w:lang w:val="en-US" w:eastAsia="nl-NL" w:bidi="ar-SA"/>
          <w14:ligatures w14:val="standardContextual"/>
        </w:rPr>
      </w:pPr>
      <w:r w:rsidRPr="00FC766E">
        <w:rPr>
          <w:noProof/>
          <w:lang w:val="en-US"/>
        </w:rPr>
        <w:t>Fact Model (FM feitenmodel)</w:t>
      </w:r>
      <w:r w:rsidRPr="00FC766E">
        <w:rPr>
          <w:noProof/>
          <w:lang w:val="en-US"/>
        </w:rPr>
        <w:tab/>
      </w:r>
      <w:r>
        <w:rPr>
          <w:noProof/>
        </w:rPr>
        <w:fldChar w:fldCharType="begin"/>
      </w:r>
      <w:r w:rsidRPr="00FC766E">
        <w:rPr>
          <w:noProof/>
          <w:lang w:val="en-US"/>
        </w:rPr>
        <w:instrText xml:space="preserve"> PAGEREF _Toc151460325 \h </w:instrText>
      </w:r>
      <w:r>
        <w:rPr>
          <w:noProof/>
        </w:rPr>
      </w:r>
      <w:r>
        <w:rPr>
          <w:noProof/>
        </w:rPr>
        <w:fldChar w:fldCharType="separate"/>
      </w:r>
      <w:r w:rsidRPr="00FC766E">
        <w:rPr>
          <w:noProof/>
          <w:lang w:val="en-US"/>
        </w:rPr>
        <w:t>23</w:t>
      </w:r>
      <w:r>
        <w:rPr>
          <w:noProof/>
        </w:rPr>
        <w:fldChar w:fldCharType="end"/>
      </w:r>
    </w:p>
    <w:p w14:paraId="3EE346C6" w14:textId="3A04A4C9" w:rsidR="00FC766E" w:rsidRPr="00FC766E" w:rsidRDefault="00FC766E">
      <w:pPr>
        <w:pStyle w:val="Inhopg2"/>
        <w:tabs>
          <w:tab w:val="right" w:leader="dot" w:pos="9592"/>
        </w:tabs>
        <w:rPr>
          <w:noProof/>
          <w:kern w:val="2"/>
          <w:sz w:val="22"/>
          <w:lang w:val="en-US" w:eastAsia="nl-NL" w:bidi="ar-SA"/>
          <w14:ligatures w14:val="standardContextual"/>
        </w:rPr>
      </w:pPr>
      <w:r w:rsidRPr="00FC766E">
        <w:rPr>
          <w:noProof/>
          <w:lang w:val="en-US"/>
        </w:rPr>
        <w:t>Action Model (AM actiemodel)</w:t>
      </w:r>
      <w:r w:rsidRPr="00FC766E">
        <w:rPr>
          <w:noProof/>
          <w:lang w:val="en-US"/>
        </w:rPr>
        <w:tab/>
      </w:r>
      <w:r>
        <w:rPr>
          <w:noProof/>
        </w:rPr>
        <w:fldChar w:fldCharType="begin"/>
      </w:r>
      <w:r w:rsidRPr="00FC766E">
        <w:rPr>
          <w:noProof/>
          <w:lang w:val="en-US"/>
        </w:rPr>
        <w:instrText xml:space="preserve"> PAGEREF _Toc151460326 \h </w:instrText>
      </w:r>
      <w:r>
        <w:rPr>
          <w:noProof/>
        </w:rPr>
      </w:r>
      <w:r>
        <w:rPr>
          <w:noProof/>
        </w:rPr>
        <w:fldChar w:fldCharType="separate"/>
      </w:r>
      <w:r w:rsidRPr="00FC766E">
        <w:rPr>
          <w:noProof/>
          <w:lang w:val="en-US"/>
        </w:rPr>
        <w:t>24</w:t>
      </w:r>
      <w:r>
        <w:rPr>
          <w:noProof/>
        </w:rPr>
        <w:fldChar w:fldCharType="end"/>
      </w:r>
    </w:p>
    <w:p w14:paraId="301F02C1" w14:textId="5A3C0970" w:rsidR="00FC766E" w:rsidRPr="00FC766E" w:rsidRDefault="00FC766E">
      <w:pPr>
        <w:pStyle w:val="Inhopg2"/>
        <w:tabs>
          <w:tab w:val="right" w:leader="dot" w:pos="9592"/>
        </w:tabs>
        <w:rPr>
          <w:noProof/>
          <w:kern w:val="2"/>
          <w:sz w:val="22"/>
          <w:lang w:val="en-US" w:eastAsia="nl-NL" w:bidi="ar-SA"/>
          <w14:ligatures w14:val="standardContextual"/>
        </w:rPr>
      </w:pPr>
      <w:r w:rsidRPr="00FC766E">
        <w:rPr>
          <w:noProof/>
          <w:lang w:val="en-US"/>
        </w:rPr>
        <w:t>Implementatie matrix (IMX)</w:t>
      </w:r>
      <w:r w:rsidRPr="00FC766E">
        <w:rPr>
          <w:noProof/>
          <w:lang w:val="en-US"/>
        </w:rPr>
        <w:tab/>
      </w:r>
      <w:r>
        <w:rPr>
          <w:noProof/>
        </w:rPr>
        <w:fldChar w:fldCharType="begin"/>
      </w:r>
      <w:r w:rsidRPr="00FC766E">
        <w:rPr>
          <w:noProof/>
          <w:lang w:val="en-US"/>
        </w:rPr>
        <w:instrText xml:space="preserve"> PAGEREF _Toc151460327 \h </w:instrText>
      </w:r>
      <w:r>
        <w:rPr>
          <w:noProof/>
        </w:rPr>
      </w:r>
      <w:r>
        <w:rPr>
          <w:noProof/>
        </w:rPr>
        <w:fldChar w:fldCharType="separate"/>
      </w:r>
      <w:r w:rsidRPr="00FC766E">
        <w:rPr>
          <w:noProof/>
          <w:lang w:val="en-US"/>
        </w:rPr>
        <w:t>34</w:t>
      </w:r>
      <w:r>
        <w:rPr>
          <w:noProof/>
        </w:rPr>
        <w:fldChar w:fldCharType="end"/>
      </w:r>
    </w:p>
    <w:p w14:paraId="30B98460" w14:textId="05483AFB" w:rsidR="00FC766E" w:rsidRDefault="00FC766E">
      <w:pPr>
        <w:pStyle w:val="Inhopg1"/>
        <w:tabs>
          <w:tab w:val="right" w:leader="dot" w:pos="9592"/>
        </w:tabs>
        <w:rPr>
          <w:rFonts w:cstheme="minorBidi"/>
          <w:noProof/>
          <w:kern w:val="2"/>
          <w:lang w:bidi="ar-SA"/>
          <w14:ligatures w14:val="standardContextual"/>
        </w:rPr>
      </w:pPr>
      <w:r>
        <w:rPr>
          <w:noProof/>
        </w:rPr>
        <w:t>Uitwerking Social Housing als voorbeeld</w:t>
      </w:r>
      <w:r>
        <w:rPr>
          <w:noProof/>
        </w:rPr>
        <w:tab/>
      </w:r>
      <w:r>
        <w:rPr>
          <w:noProof/>
        </w:rPr>
        <w:fldChar w:fldCharType="begin"/>
      </w:r>
      <w:r>
        <w:rPr>
          <w:noProof/>
        </w:rPr>
        <w:instrText xml:space="preserve"> PAGEREF _Toc151460328 \h </w:instrText>
      </w:r>
      <w:r>
        <w:rPr>
          <w:noProof/>
        </w:rPr>
      </w:r>
      <w:r>
        <w:rPr>
          <w:noProof/>
        </w:rPr>
        <w:fldChar w:fldCharType="separate"/>
      </w:r>
      <w:r>
        <w:rPr>
          <w:noProof/>
        </w:rPr>
        <w:t>36</w:t>
      </w:r>
      <w:r>
        <w:rPr>
          <w:noProof/>
        </w:rPr>
        <w:fldChar w:fldCharType="end"/>
      </w:r>
    </w:p>
    <w:p w14:paraId="58181DAE" w14:textId="69EA75FB" w:rsidR="00FC766E" w:rsidRPr="00FC766E" w:rsidRDefault="00FC766E">
      <w:pPr>
        <w:pStyle w:val="Inhopg2"/>
        <w:tabs>
          <w:tab w:val="right" w:leader="dot" w:pos="9592"/>
        </w:tabs>
        <w:rPr>
          <w:noProof/>
          <w:kern w:val="2"/>
          <w:sz w:val="22"/>
          <w:lang w:val="en-US" w:eastAsia="nl-NL" w:bidi="ar-SA"/>
          <w14:ligatures w14:val="standardContextual"/>
        </w:rPr>
      </w:pPr>
      <w:r w:rsidRPr="00FC766E">
        <w:rPr>
          <w:noProof/>
          <w:lang w:val="en-US"/>
        </w:rPr>
        <w:t>Inleiding</w:t>
      </w:r>
      <w:r w:rsidRPr="00FC766E">
        <w:rPr>
          <w:noProof/>
          <w:lang w:val="en-US"/>
        </w:rPr>
        <w:tab/>
      </w:r>
      <w:r>
        <w:rPr>
          <w:noProof/>
        </w:rPr>
        <w:fldChar w:fldCharType="begin"/>
      </w:r>
      <w:r w:rsidRPr="00FC766E">
        <w:rPr>
          <w:noProof/>
          <w:lang w:val="en-US"/>
        </w:rPr>
        <w:instrText xml:space="preserve"> PAGEREF _Toc151460329 \h </w:instrText>
      </w:r>
      <w:r>
        <w:rPr>
          <w:noProof/>
        </w:rPr>
      </w:r>
      <w:r>
        <w:rPr>
          <w:noProof/>
        </w:rPr>
        <w:fldChar w:fldCharType="separate"/>
      </w:r>
      <w:r w:rsidRPr="00FC766E">
        <w:rPr>
          <w:noProof/>
          <w:lang w:val="en-US"/>
        </w:rPr>
        <w:t>36</w:t>
      </w:r>
      <w:r>
        <w:rPr>
          <w:noProof/>
        </w:rPr>
        <w:fldChar w:fldCharType="end"/>
      </w:r>
    </w:p>
    <w:p w14:paraId="30378F01" w14:textId="2EE58DA8" w:rsidR="00FC766E" w:rsidRPr="00FC766E" w:rsidRDefault="00FC766E">
      <w:pPr>
        <w:pStyle w:val="Inhopg2"/>
        <w:tabs>
          <w:tab w:val="right" w:leader="dot" w:pos="9592"/>
        </w:tabs>
        <w:rPr>
          <w:noProof/>
          <w:kern w:val="2"/>
          <w:sz w:val="22"/>
          <w:lang w:val="en-US" w:eastAsia="nl-NL" w:bidi="ar-SA"/>
          <w14:ligatures w14:val="standardContextual"/>
        </w:rPr>
      </w:pPr>
      <w:r w:rsidRPr="00430DCE">
        <w:rPr>
          <w:noProof/>
          <w:lang w:val="en-US"/>
        </w:rPr>
        <w:t>Transaction Product Table</w:t>
      </w:r>
      <w:r w:rsidRPr="00FC766E">
        <w:rPr>
          <w:noProof/>
          <w:lang w:val="en-US"/>
        </w:rPr>
        <w:tab/>
      </w:r>
      <w:r>
        <w:rPr>
          <w:noProof/>
        </w:rPr>
        <w:fldChar w:fldCharType="begin"/>
      </w:r>
      <w:r w:rsidRPr="00FC766E">
        <w:rPr>
          <w:noProof/>
          <w:lang w:val="en-US"/>
        </w:rPr>
        <w:instrText xml:space="preserve"> PAGEREF _Toc151460330 \h </w:instrText>
      </w:r>
      <w:r>
        <w:rPr>
          <w:noProof/>
        </w:rPr>
      </w:r>
      <w:r>
        <w:rPr>
          <w:noProof/>
        </w:rPr>
        <w:fldChar w:fldCharType="separate"/>
      </w:r>
      <w:r w:rsidRPr="00FC766E">
        <w:rPr>
          <w:noProof/>
          <w:lang w:val="en-US"/>
        </w:rPr>
        <w:t>36</w:t>
      </w:r>
      <w:r>
        <w:rPr>
          <w:noProof/>
        </w:rPr>
        <w:fldChar w:fldCharType="end"/>
      </w:r>
    </w:p>
    <w:p w14:paraId="5E75D754" w14:textId="0808D738" w:rsidR="00FC766E" w:rsidRPr="00FC766E" w:rsidRDefault="00FC766E">
      <w:pPr>
        <w:pStyle w:val="Inhopg2"/>
        <w:tabs>
          <w:tab w:val="right" w:leader="dot" w:pos="9592"/>
        </w:tabs>
        <w:rPr>
          <w:noProof/>
          <w:kern w:val="2"/>
          <w:sz w:val="22"/>
          <w:lang w:val="en-US" w:eastAsia="nl-NL" w:bidi="ar-SA"/>
          <w14:ligatures w14:val="standardContextual"/>
        </w:rPr>
      </w:pPr>
      <w:r w:rsidRPr="00430DCE">
        <w:rPr>
          <w:noProof/>
          <w:lang w:val="en-US"/>
        </w:rPr>
        <w:t>Coordination Structure Diagram</w:t>
      </w:r>
      <w:r w:rsidRPr="00FC766E">
        <w:rPr>
          <w:noProof/>
          <w:lang w:val="en-US"/>
        </w:rPr>
        <w:tab/>
      </w:r>
      <w:r>
        <w:rPr>
          <w:noProof/>
        </w:rPr>
        <w:fldChar w:fldCharType="begin"/>
      </w:r>
      <w:r w:rsidRPr="00FC766E">
        <w:rPr>
          <w:noProof/>
          <w:lang w:val="en-US"/>
        </w:rPr>
        <w:instrText xml:space="preserve"> PAGEREF _Toc151460331 \h </w:instrText>
      </w:r>
      <w:r>
        <w:rPr>
          <w:noProof/>
        </w:rPr>
      </w:r>
      <w:r>
        <w:rPr>
          <w:noProof/>
        </w:rPr>
        <w:fldChar w:fldCharType="separate"/>
      </w:r>
      <w:r w:rsidRPr="00FC766E">
        <w:rPr>
          <w:noProof/>
          <w:lang w:val="en-US"/>
        </w:rPr>
        <w:t>36</w:t>
      </w:r>
      <w:r>
        <w:rPr>
          <w:noProof/>
        </w:rPr>
        <w:fldChar w:fldCharType="end"/>
      </w:r>
    </w:p>
    <w:p w14:paraId="69D293AB" w14:textId="07C1070C" w:rsidR="00FC766E" w:rsidRDefault="00FC766E">
      <w:pPr>
        <w:pStyle w:val="Inhopg2"/>
        <w:tabs>
          <w:tab w:val="right" w:leader="dot" w:pos="9592"/>
        </w:tabs>
        <w:rPr>
          <w:noProof/>
          <w:kern w:val="2"/>
          <w:sz w:val="22"/>
          <w:lang w:eastAsia="nl-NL" w:bidi="ar-SA"/>
          <w14:ligatures w14:val="standardContextual"/>
        </w:rPr>
      </w:pPr>
      <w:r>
        <w:rPr>
          <w:noProof/>
        </w:rPr>
        <w:t>Hulpdiagrammen (OER ronden)</w:t>
      </w:r>
      <w:r>
        <w:rPr>
          <w:noProof/>
        </w:rPr>
        <w:tab/>
      </w:r>
      <w:r>
        <w:rPr>
          <w:noProof/>
        </w:rPr>
        <w:fldChar w:fldCharType="begin"/>
      </w:r>
      <w:r>
        <w:rPr>
          <w:noProof/>
        </w:rPr>
        <w:instrText xml:space="preserve"> PAGEREF _Toc151460332 \h </w:instrText>
      </w:r>
      <w:r>
        <w:rPr>
          <w:noProof/>
        </w:rPr>
      </w:r>
      <w:r>
        <w:rPr>
          <w:noProof/>
        </w:rPr>
        <w:fldChar w:fldCharType="separate"/>
      </w:r>
      <w:r>
        <w:rPr>
          <w:noProof/>
        </w:rPr>
        <w:t>37</w:t>
      </w:r>
      <w:r>
        <w:rPr>
          <w:noProof/>
        </w:rPr>
        <w:fldChar w:fldCharType="end"/>
      </w:r>
    </w:p>
    <w:p w14:paraId="4E780560" w14:textId="51CFD640" w:rsidR="00FC766E" w:rsidRDefault="00FC766E">
      <w:pPr>
        <w:pStyle w:val="Inhopg2"/>
        <w:tabs>
          <w:tab w:val="right" w:leader="dot" w:pos="9592"/>
        </w:tabs>
        <w:rPr>
          <w:noProof/>
          <w:kern w:val="2"/>
          <w:sz w:val="22"/>
          <w:lang w:eastAsia="nl-NL" w:bidi="ar-SA"/>
          <w14:ligatures w14:val="standardContextual"/>
        </w:rPr>
      </w:pPr>
      <w:r>
        <w:rPr>
          <w:noProof/>
        </w:rPr>
        <w:t>Procesmodel</w:t>
      </w:r>
      <w:r>
        <w:rPr>
          <w:noProof/>
        </w:rPr>
        <w:tab/>
      </w:r>
      <w:r>
        <w:rPr>
          <w:noProof/>
        </w:rPr>
        <w:fldChar w:fldCharType="begin"/>
      </w:r>
      <w:r>
        <w:rPr>
          <w:noProof/>
        </w:rPr>
        <w:instrText xml:space="preserve"> PAGEREF _Toc151460333 \h </w:instrText>
      </w:r>
      <w:r>
        <w:rPr>
          <w:noProof/>
        </w:rPr>
      </w:r>
      <w:r>
        <w:rPr>
          <w:noProof/>
        </w:rPr>
        <w:fldChar w:fldCharType="separate"/>
      </w:r>
      <w:r>
        <w:rPr>
          <w:noProof/>
        </w:rPr>
        <w:t>47</w:t>
      </w:r>
      <w:r>
        <w:rPr>
          <w:noProof/>
        </w:rPr>
        <w:fldChar w:fldCharType="end"/>
      </w:r>
    </w:p>
    <w:p w14:paraId="6D73102F" w14:textId="74F2E2AE" w:rsidR="00FC766E" w:rsidRDefault="00FC766E">
      <w:pPr>
        <w:pStyle w:val="Inhopg2"/>
        <w:tabs>
          <w:tab w:val="right" w:leader="dot" w:pos="9592"/>
        </w:tabs>
        <w:rPr>
          <w:noProof/>
          <w:kern w:val="2"/>
          <w:sz w:val="22"/>
          <w:lang w:eastAsia="nl-NL" w:bidi="ar-SA"/>
          <w14:ligatures w14:val="standardContextual"/>
        </w:rPr>
      </w:pPr>
      <w:r>
        <w:rPr>
          <w:noProof/>
        </w:rPr>
        <w:t>ARS 01.2</w:t>
      </w:r>
      <w:r>
        <w:rPr>
          <w:noProof/>
        </w:rPr>
        <w:tab/>
      </w:r>
      <w:r>
        <w:rPr>
          <w:noProof/>
        </w:rPr>
        <w:fldChar w:fldCharType="begin"/>
      </w:r>
      <w:r>
        <w:rPr>
          <w:noProof/>
        </w:rPr>
        <w:instrText xml:space="preserve"> PAGEREF _Toc151460334 \h </w:instrText>
      </w:r>
      <w:r>
        <w:rPr>
          <w:noProof/>
        </w:rPr>
      </w:r>
      <w:r>
        <w:rPr>
          <w:noProof/>
        </w:rPr>
        <w:fldChar w:fldCharType="separate"/>
      </w:r>
      <w:r>
        <w:rPr>
          <w:noProof/>
        </w:rPr>
        <w:t>49</w:t>
      </w:r>
      <w:r>
        <w:rPr>
          <w:noProof/>
        </w:rPr>
        <w:fldChar w:fldCharType="end"/>
      </w:r>
    </w:p>
    <w:p w14:paraId="7240D2E2" w14:textId="239942CC" w:rsidR="00FC766E" w:rsidRPr="00FC766E" w:rsidRDefault="00FC766E">
      <w:pPr>
        <w:pStyle w:val="Inhopg2"/>
        <w:tabs>
          <w:tab w:val="right" w:leader="dot" w:pos="9592"/>
        </w:tabs>
        <w:rPr>
          <w:noProof/>
          <w:kern w:val="2"/>
          <w:sz w:val="22"/>
          <w:lang w:val="en-US" w:eastAsia="nl-NL" w:bidi="ar-SA"/>
          <w14:ligatures w14:val="standardContextual"/>
        </w:rPr>
      </w:pPr>
      <w:r w:rsidRPr="00FC766E">
        <w:rPr>
          <w:noProof/>
          <w:lang w:val="en-US"/>
        </w:rPr>
        <w:t>ARS 01.3</w:t>
      </w:r>
      <w:r w:rsidRPr="00FC766E">
        <w:rPr>
          <w:noProof/>
          <w:lang w:val="en-US"/>
        </w:rPr>
        <w:tab/>
      </w:r>
      <w:r>
        <w:rPr>
          <w:noProof/>
        </w:rPr>
        <w:fldChar w:fldCharType="begin"/>
      </w:r>
      <w:r w:rsidRPr="00FC766E">
        <w:rPr>
          <w:noProof/>
          <w:lang w:val="en-US"/>
        </w:rPr>
        <w:instrText xml:space="preserve"> PAGEREF _Toc151460335 \h </w:instrText>
      </w:r>
      <w:r>
        <w:rPr>
          <w:noProof/>
        </w:rPr>
      </w:r>
      <w:r>
        <w:rPr>
          <w:noProof/>
        </w:rPr>
        <w:fldChar w:fldCharType="separate"/>
      </w:r>
      <w:r w:rsidRPr="00FC766E">
        <w:rPr>
          <w:noProof/>
          <w:lang w:val="en-US"/>
        </w:rPr>
        <w:t>49</w:t>
      </w:r>
      <w:r>
        <w:rPr>
          <w:noProof/>
        </w:rPr>
        <w:fldChar w:fldCharType="end"/>
      </w:r>
    </w:p>
    <w:p w14:paraId="3BE71306" w14:textId="064F6D21" w:rsidR="00FC766E" w:rsidRPr="00FC766E" w:rsidRDefault="00FC766E">
      <w:pPr>
        <w:pStyle w:val="Inhopg2"/>
        <w:tabs>
          <w:tab w:val="right" w:leader="dot" w:pos="9592"/>
        </w:tabs>
        <w:rPr>
          <w:noProof/>
          <w:kern w:val="2"/>
          <w:sz w:val="22"/>
          <w:lang w:val="en-US" w:eastAsia="nl-NL" w:bidi="ar-SA"/>
          <w14:ligatures w14:val="standardContextual"/>
        </w:rPr>
      </w:pPr>
      <w:r w:rsidRPr="00FC766E">
        <w:rPr>
          <w:noProof/>
          <w:lang w:val="en-US"/>
        </w:rPr>
        <w:t>ARS 01.4</w:t>
      </w:r>
      <w:r w:rsidRPr="00FC766E">
        <w:rPr>
          <w:noProof/>
          <w:lang w:val="en-US"/>
        </w:rPr>
        <w:tab/>
      </w:r>
      <w:r>
        <w:rPr>
          <w:noProof/>
        </w:rPr>
        <w:fldChar w:fldCharType="begin"/>
      </w:r>
      <w:r w:rsidRPr="00FC766E">
        <w:rPr>
          <w:noProof/>
          <w:lang w:val="en-US"/>
        </w:rPr>
        <w:instrText xml:space="preserve"> PAGEREF _Toc151460336 \h </w:instrText>
      </w:r>
      <w:r>
        <w:rPr>
          <w:noProof/>
        </w:rPr>
      </w:r>
      <w:r>
        <w:rPr>
          <w:noProof/>
        </w:rPr>
        <w:fldChar w:fldCharType="separate"/>
      </w:r>
      <w:r w:rsidRPr="00FC766E">
        <w:rPr>
          <w:noProof/>
          <w:lang w:val="en-US"/>
        </w:rPr>
        <w:t>50</w:t>
      </w:r>
      <w:r>
        <w:rPr>
          <w:noProof/>
        </w:rPr>
        <w:fldChar w:fldCharType="end"/>
      </w:r>
    </w:p>
    <w:p w14:paraId="2AD1AED0" w14:textId="395AD199" w:rsidR="00FC766E" w:rsidRPr="00FC766E" w:rsidRDefault="00FC766E">
      <w:pPr>
        <w:pStyle w:val="Inhopg2"/>
        <w:tabs>
          <w:tab w:val="right" w:leader="dot" w:pos="9592"/>
        </w:tabs>
        <w:rPr>
          <w:noProof/>
          <w:kern w:val="2"/>
          <w:sz w:val="22"/>
          <w:lang w:val="en-US" w:eastAsia="nl-NL" w:bidi="ar-SA"/>
          <w14:ligatures w14:val="standardContextual"/>
        </w:rPr>
      </w:pPr>
      <w:r w:rsidRPr="00FC766E">
        <w:rPr>
          <w:noProof/>
          <w:lang w:val="en-US"/>
        </w:rPr>
        <w:t>ARS 02.5</w:t>
      </w:r>
      <w:r w:rsidRPr="00FC766E">
        <w:rPr>
          <w:noProof/>
          <w:lang w:val="en-US"/>
        </w:rPr>
        <w:tab/>
      </w:r>
      <w:r>
        <w:rPr>
          <w:noProof/>
        </w:rPr>
        <w:fldChar w:fldCharType="begin"/>
      </w:r>
      <w:r w:rsidRPr="00FC766E">
        <w:rPr>
          <w:noProof/>
          <w:lang w:val="en-US"/>
        </w:rPr>
        <w:instrText xml:space="preserve"> PAGEREF _Toc151460337 \h </w:instrText>
      </w:r>
      <w:r>
        <w:rPr>
          <w:noProof/>
        </w:rPr>
      </w:r>
      <w:r>
        <w:rPr>
          <w:noProof/>
        </w:rPr>
        <w:fldChar w:fldCharType="separate"/>
      </w:r>
      <w:r w:rsidRPr="00FC766E">
        <w:rPr>
          <w:noProof/>
          <w:lang w:val="en-US"/>
        </w:rPr>
        <w:t>50</w:t>
      </w:r>
      <w:r>
        <w:rPr>
          <w:noProof/>
        </w:rPr>
        <w:fldChar w:fldCharType="end"/>
      </w:r>
    </w:p>
    <w:p w14:paraId="492C2F0A" w14:textId="33E43C44" w:rsidR="00FC766E" w:rsidRPr="00FC766E" w:rsidRDefault="00FC766E">
      <w:pPr>
        <w:pStyle w:val="Inhopg2"/>
        <w:tabs>
          <w:tab w:val="right" w:leader="dot" w:pos="9592"/>
        </w:tabs>
        <w:rPr>
          <w:noProof/>
          <w:kern w:val="2"/>
          <w:sz w:val="22"/>
          <w:lang w:val="en-US" w:eastAsia="nl-NL" w:bidi="ar-SA"/>
          <w14:ligatures w14:val="standardContextual"/>
        </w:rPr>
      </w:pPr>
      <w:r w:rsidRPr="00FC766E">
        <w:rPr>
          <w:noProof/>
          <w:lang w:val="en-US"/>
        </w:rPr>
        <w:t>ARS 03.2</w:t>
      </w:r>
      <w:r w:rsidRPr="00FC766E">
        <w:rPr>
          <w:noProof/>
          <w:lang w:val="en-US"/>
        </w:rPr>
        <w:tab/>
      </w:r>
      <w:r>
        <w:rPr>
          <w:noProof/>
        </w:rPr>
        <w:fldChar w:fldCharType="begin"/>
      </w:r>
      <w:r w:rsidRPr="00FC766E">
        <w:rPr>
          <w:noProof/>
          <w:lang w:val="en-US"/>
        </w:rPr>
        <w:instrText xml:space="preserve"> PAGEREF _Toc151460338 \h </w:instrText>
      </w:r>
      <w:r>
        <w:rPr>
          <w:noProof/>
        </w:rPr>
      </w:r>
      <w:r>
        <w:rPr>
          <w:noProof/>
        </w:rPr>
        <w:fldChar w:fldCharType="separate"/>
      </w:r>
      <w:r w:rsidRPr="00FC766E">
        <w:rPr>
          <w:noProof/>
          <w:lang w:val="en-US"/>
        </w:rPr>
        <w:t>51</w:t>
      </w:r>
      <w:r>
        <w:rPr>
          <w:noProof/>
        </w:rPr>
        <w:fldChar w:fldCharType="end"/>
      </w:r>
    </w:p>
    <w:p w14:paraId="3F15656E" w14:textId="4C2655CB" w:rsidR="00FC766E" w:rsidRPr="00FC766E" w:rsidRDefault="00FC766E">
      <w:pPr>
        <w:pStyle w:val="Inhopg2"/>
        <w:tabs>
          <w:tab w:val="right" w:leader="dot" w:pos="9592"/>
        </w:tabs>
        <w:rPr>
          <w:noProof/>
          <w:kern w:val="2"/>
          <w:sz w:val="22"/>
          <w:lang w:val="en-US" w:eastAsia="nl-NL" w:bidi="ar-SA"/>
          <w14:ligatures w14:val="standardContextual"/>
        </w:rPr>
      </w:pPr>
      <w:r w:rsidRPr="00FC766E">
        <w:rPr>
          <w:noProof/>
          <w:lang w:val="en-US"/>
        </w:rPr>
        <w:lastRenderedPageBreak/>
        <w:t>ARS 03.4</w:t>
      </w:r>
      <w:r w:rsidRPr="00FC766E">
        <w:rPr>
          <w:noProof/>
          <w:lang w:val="en-US"/>
        </w:rPr>
        <w:tab/>
      </w:r>
      <w:r>
        <w:rPr>
          <w:noProof/>
        </w:rPr>
        <w:fldChar w:fldCharType="begin"/>
      </w:r>
      <w:r w:rsidRPr="00FC766E">
        <w:rPr>
          <w:noProof/>
          <w:lang w:val="en-US"/>
        </w:rPr>
        <w:instrText xml:space="preserve"> PAGEREF _Toc151460339 \h </w:instrText>
      </w:r>
      <w:r>
        <w:rPr>
          <w:noProof/>
        </w:rPr>
      </w:r>
      <w:r>
        <w:rPr>
          <w:noProof/>
        </w:rPr>
        <w:fldChar w:fldCharType="separate"/>
      </w:r>
      <w:r w:rsidRPr="00FC766E">
        <w:rPr>
          <w:noProof/>
          <w:lang w:val="en-US"/>
        </w:rPr>
        <w:t>52</w:t>
      </w:r>
      <w:r>
        <w:rPr>
          <w:noProof/>
        </w:rPr>
        <w:fldChar w:fldCharType="end"/>
      </w:r>
    </w:p>
    <w:p w14:paraId="32E0FBC9" w14:textId="03F32BBD" w:rsidR="00FC766E" w:rsidRPr="00FC766E" w:rsidRDefault="00FC766E">
      <w:pPr>
        <w:pStyle w:val="Inhopg2"/>
        <w:tabs>
          <w:tab w:val="right" w:leader="dot" w:pos="9592"/>
        </w:tabs>
        <w:rPr>
          <w:noProof/>
          <w:kern w:val="2"/>
          <w:sz w:val="22"/>
          <w:lang w:val="en-US" w:eastAsia="nl-NL" w:bidi="ar-SA"/>
          <w14:ligatures w14:val="standardContextual"/>
        </w:rPr>
      </w:pPr>
      <w:r w:rsidRPr="00FC766E">
        <w:rPr>
          <w:noProof/>
          <w:lang w:val="en-US"/>
        </w:rPr>
        <w:t>ARS 03.5</w:t>
      </w:r>
      <w:r w:rsidRPr="00FC766E">
        <w:rPr>
          <w:noProof/>
          <w:lang w:val="en-US"/>
        </w:rPr>
        <w:tab/>
      </w:r>
      <w:r>
        <w:rPr>
          <w:noProof/>
        </w:rPr>
        <w:fldChar w:fldCharType="begin"/>
      </w:r>
      <w:r w:rsidRPr="00FC766E">
        <w:rPr>
          <w:noProof/>
          <w:lang w:val="en-US"/>
        </w:rPr>
        <w:instrText xml:space="preserve"> PAGEREF _Toc151460340 \h </w:instrText>
      </w:r>
      <w:r>
        <w:rPr>
          <w:noProof/>
        </w:rPr>
      </w:r>
      <w:r>
        <w:rPr>
          <w:noProof/>
        </w:rPr>
        <w:fldChar w:fldCharType="separate"/>
      </w:r>
      <w:r w:rsidRPr="00FC766E">
        <w:rPr>
          <w:noProof/>
          <w:lang w:val="en-US"/>
        </w:rPr>
        <w:t>53</w:t>
      </w:r>
      <w:r>
        <w:rPr>
          <w:noProof/>
        </w:rPr>
        <w:fldChar w:fldCharType="end"/>
      </w:r>
    </w:p>
    <w:p w14:paraId="7C282B27" w14:textId="5D0FC7A8" w:rsidR="00FC766E" w:rsidRPr="00FC766E" w:rsidRDefault="00FC766E">
      <w:pPr>
        <w:pStyle w:val="Inhopg2"/>
        <w:tabs>
          <w:tab w:val="right" w:leader="dot" w:pos="9592"/>
        </w:tabs>
        <w:rPr>
          <w:noProof/>
          <w:kern w:val="2"/>
          <w:sz w:val="22"/>
          <w:lang w:val="en-US" w:eastAsia="nl-NL" w:bidi="ar-SA"/>
          <w14:ligatures w14:val="standardContextual"/>
        </w:rPr>
      </w:pPr>
      <w:r w:rsidRPr="00FC766E">
        <w:rPr>
          <w:noProof/>
          <w:lang w:val="en-US"/>
        </w:rPr>
        <w:t>ARS 04.10</w:t>
      </w:r>
      <w:r w:rsidRPr="00FC766E">
        <w:rPr>
          <w:noProof/>
          <w:lang w:val="en-US"/>
        </w:rPr>
        <w:tab/>
      </w:r>
      <w:r>
        <w:rPr>
          <w:noProof/>
        </w:rPr>
        <w:fldChar w:fldCharType="begin"/>
      </w:r>
      <w:r w:rsidRPr="00FC766E">
        <w:rPr>
          <w:noProof/>
          <w:lang w:val="en-US"/>
        </w:rPr>
        <w:instrText xml:space="preserve"> PAGEREF _Toc151460341 \h </w:instrText>
      </w:r>
      <w:r>
        <w:rPr>
          <w:noProof/>
        </w:rPr>
      </w:r>
      <w:r>
        <w:rPr>
          <w:noProof/>
        </w:rPr>
        <w:fldChar w:fldCharType="separate"/>
      </w:r>
      <w:r w:rsidRPr="00FC766E">
        <w:rPr>
          <w:noProof/>
          <w:lang w:val="en-US"/>
        </w:rPr>
        <w:t>54</w:t>
      </w:r>
      <w:r>
        <w:rPr>
          <w:noProof/>
        </w:rPr>
        <w:fldChar w:fldCharType="end"/>
      </w:r>
    </w:p>
    <w:p w14:paraId="2C0C6EE8" w14:textId="5AA03B68" w:rsidR="00FC766E" w:rsidRPr="00FC766E" w:rsidRDefault="00FC766E">
      <w:pPr>
        <w:pStyle w:val="Inhopg2"/>
        <w:tabs>
          <w:tab w:val="right" w:leader="dot" w:pos="9592"/>
        </w:tabs>
        <w:rPr>
          <w:noProof/>
          <w:kern w:val="2"/>
          <w:sz w:val="22"/>
          <w:lang w:val="en-US" w:eastAsia="nl-NL" w:bidi="ar-SA"/>
          <w14:ligatures w14:val="standardContextual"/>
        </w:rPr>
      </w:pPr>
      <w:r w:rsidRPr="00FC766E">
        <w:rPr>
          <w:noProof/>
          <w:lang w:val="en-US"/>
        </w:rPr>
        <w:t>ARS 04.11</w:t>
      </w:r>
      <w:r w:rsidRPr="00FC766E">
        <w:rPr>
          <w:noProof/>
          <w:lang w:val="en-US"/>
        </w:rPr>
        <w:tab/>
      </w:r>
      <w:r>
        <w:rPr>
          <w:noProof/>
        </w:rPr>
        <w:fldChar w:fldCharType="begin"/>
      </w:r>
      <w:r w:rsidRPr="00FC766E">
        <w:rPr>
          <w:noProof/>
          <w:lang w:val="en-US"/>
        </w:rPr>
        <w:instrText xml:space="preserve"> PAGEREF _Toc151460342 \h </w:instrText>
      </w:r>
      <w:r>
        <w:rPr>
          <w:noProof/>
        </w:rPr>
      </w:r>
      <w:r>
        <w:rPr>
          <w:noProof/>
        </w:rPr>
        <w:fldChar w:fldCharType="separate"/>
      </w:r>
      <w:r w:rsidRPr="00FC766E">
        <w:rPr>
          <w:noProof/>
          <w:lang w:val="en-US"/>
        </w:rPr>
        <w:t>55</w:t>
      </w:r>
      <w:r>
        <w:rPr>
          <w:noProof/>
        </w:rPr>
        <w:fldChar w:fldCharType="end"/>
      </w:r>
    </w:p>
    <w:p w14:paraId="740777F2" w14:textId="2D81A6DE" w:rsidR="00FC766E" w:rsidRPr="00FC766E" w:rsidRDefault="00FC766E">
      <w:pPr>
        <w:pStyle w:val="Inhopg2"/>
        <w:tabs>
          <w:tab w:val="right" w:leader="dot" w:pos="9592"/>
        </w:tabs>
        <w:rPr>
          <w:noProof/>
          <w:kern w:val="2"/>
          <w:sz w:val="22"/>
          <w:lang w:val="en-US" w:eastAsia="nl-NL" w:bidi="ar-SA"/>
          <w14:ligatures w14:val="standardContextual"/>
        </w:rPr>
      </w:pPr>
      <w:r w:rsidRPr="00FC766E">
        <w:rPr>
          <w:noProof/>
          <w:lang w:val="en-US"/>
        </w:rPr>
        <w:t>ARS 04.12</w:t>
      </w:r>
      <w:r w:rsidRPr="00FC766E">
        <w:rPr>
          <w:noProof/>
          <w:lang w:val="en-US"/>
        </w:rPr>
        <w:tab/>
      </w:r>
      <w:r>
        <w:rPr>
          <w:noProof/>
        </w:rPr>
        <w:fldChar w:fldCharType="begin"/>
      </w:r>
      <w:r w:rsidRPr="00FC766E">
        <w:rPr>
          <w:noProof/>
          <w:lang w:val="en-US"/>
        </w:rPr>
        <w:instrText xml:space="preserve"> PAGEREF _Toc151460343 \h </w:instrText>
      </w:r>
      <w:r>
        <w:rPr>
          <w:noProof/>
        </w:rPr>
      </w:r>
      <w:r>
        <w:rPr>
          <w:noProof/>
        </w:rPr>
        <w:fldChar w:fldCharType="separate"/>
      </w:r>
      <w:r w:rsidRPr="00FC766E">
        <w:rPr>
          <w:noProof/>
          <w:lang w:val="en-US"/>
        </w:rPr>
        <w:t>55</w:t>
      </w:r>
      <w:r>
        <w:rPr>
          <w:noProof/>
        </w:rPr>
        <w:fldChar w:fldCharType="end"/>
      </w:r>
    </w:p>
    <w:p w14:paraId="5D916B8F" w14:textId="7B5D2BA9" w:rsidR="00FC766E" w:rsidRPr="00FC766E" w:rsidRDefault="00FC766E">
      <w:pPr>
        <w:pStyle w:val="Inhopg2"/>
        <w:tabs>
          <w:tab w:val="right" w:leader="dot" w:pos="9592"/>
        </w:tabs>
        <w:rPr>
          <w:noProof/>
          <w:kern w:val="2"/>
          <w:sz w:val="22"/>
          <w:lang w:val="en-US" w:eastAsia="nl-NL" w:bidi="ar-SA"/>
          <w14:ligatures w14:val="standardContextual"/>
        </w:rPr>
      </w:pPr>
      <w:r w:rsidRPr="00FC766E">
        <w:rPr>
          <w:noProof/>
          <w:lang w:val="en-US"/>
        </w:rPr>
        <w:t>ARS 04.13</w:t>
      </w:r>
      <w:r w:rsidRPr="00FC766E">
        <w:rPr>
          <w:noProof/>
          <w:lang w:val="en-US"/>
        </w:rPr>
        <w:tab/>
      </w:r>
      <w:r>
        <w:rPr>
          <w:noProof/>
        </w:rPr>
        <w:fldChar w:fldCharType="begin"/>
      </w:r>
      <w:r w:rsidRPr="00FC766E">
        <w:rPr>
          <w:noProof/>
          <w:lang w:val="en-US"/>
        </w:rPr>
        <w:instrText xml:space="preserve"> PAGEREF _Toc151460344 \h </w:instrText>
      </w:r>
      <w:r>
        <w:rPr>
          <w:noProof/>
        </w:rPr>
      </w:r>
      <w:r>
        <w:rPr>
          <w:noProof/>
        </w:rPr>
        <w:fldChar w:fldCharType="separate"/>
      </w:r>
      <w:r w:rsidRPr="00FC766E">
        <w:rPr>
          <w:noProof/>
          <w:lang w:val="en-US"/>
        </w:rPr>
        <w:t>56</w:t>
      </w:r>
      <w:r>
        <w:rPr>
          <w:noProof/>
        </w:rPr>
        <w:fldChar w:fldCharType="end"/>
      </w:r>
    </w:p>
    <w:p w14:paraId="2ED8357A" w14:textId="2FBDBCF8" w:rsidR="00FC766E" w:rsidRDefault="00FC766E">
      <w:pPr>
        <w:pStyle w:val="Inhopg2"/>
        <w:tabs>
          <w:tab w:val="right" w:leader="dot" w:pos="9592"/>
        </w:tabs>
        <w:rPr>
          <w:noProof/>
          <w:kern w:val="2"/>
          <w:sz w:val="22"/>
          <w:lang w:eastAsia="nl-NL" w:bidi="ar-SA"/>
          <w14:ligatures w14:val="standardContextual"/>
        </w:rPr>
      </w:pPr>
      <w:r>
        <w:rPr>
          <w:noProof/>
        </w:rPr>
        <w:t>FM compleet</w:t>
      </w:r>
      <w:r>
        <w:rPr>
          <w:noProof/>
        </w:rPr>
        <w:tab/>
      </w:r>
      <w:r>
        <w:rPr>
          <w:noProof/>
        </w:rPr>
        <w:fldChar w:fldCharType="begin"/>
      </w:r>
      <w:r>
        <w:rPr>
          <w:noProof/>
        </w:rPr>
        <w:instrText xml:space="preserve"> PAGEREF _Toc151460345 \h </w:instrText>
      </w:r>
      <w:r>
        <w:rPr>
          <w:noProof/>
        </w:rPr>
      </w:r>
      <w:r>
        <w:rPr>
          <w:noProof/>
        </w:rPr>
        <w:fldChar w:fldCharType="separate"/>
      </w:r>
      <w:r>
        <w:rPr>
          <w:noProof/>
        </w:rPr>
        <w:t>57</w:t>
      </w:r>
      <w:r>
        <w:rPr>
          <w:noProof/>
        </w:rPr>
        <w:fldChar w:fldCharType="end"/>
      </w:r>
    </w:p>
    <w:p w14:paraId="08CC9DF4" w14:textId="37884BB5" w:rsidR="004354CB" w:rsidRPr="004473DF" w:rsidRDefault="004A363F" w:rsidP="00324367">
      <w:r>
        <w:fldChar w:fldCharType="end"/>
      </w:r>
    </w:p>
    <w:p w14:paraId="07EC940F" w14:textId="77777777" w:rsidR="00B049EB" w:rsidRPr="004473DF" w:rsidRDefault="00B049EB">
      <w:pPr>
        <w:spacing w:after="200"/>
        <w:rPr>
          <w:rFonts w:asciiTheme="majorHAnsi" w:eastAsia="Times New Roman" w:hAnsiTheme="majorHAnsi" w:cs="Times New Roman"/>
          <w:b/>
          <w:sz w:val="52"/>
        </w:rPr>
      </w:pPr>
      <w:r w:rsidRPr="004473DF">
        <w:br w:type="page"/>
      </w:r>
    </w:p>
    <w:p w14:paraId="0A9BA4E2" w14:textId="6901DF9E" w:rsidR="004A363F" w:rsidRDefault="001417B6" w:rsidP="00324367">
      <w:pPr>
        <w:pStyle w:val="Kop2"/>
      </w:pPr>
      <w:bookmarkStart w:id="2" w:name="_Toc151460309"/>
      <w:r>
        <w:lastRenderedPageBreak/>
        <w:t>Downloaden benodigde files MDG</w:t>
      </w:r>
      <w:bookmarkEnd w:id="2"/>
    </w:p>
    <w:p w14:paraId="0C0F4AEE" w14:textId="77777777" w:rsidR="00324367" w:rsidRDefault="00324367" w:rsidP="00324367">
      <w:pPr>
        <w:pStyle w:val="Kop2"/>
      </w:pPr>
    </w:p>
    <w:p w14:paraId="6B282C12" w14:textId="1FFCECBD" w:rsidR="004A363F" w:rsidRDefault="004A363F" w:rsidP="00324367">
      <w:r w:rsidRPr="00324367">
        <w:t xml:space="preserve">Ga naar de site van EAxpertise. </w:t>
      </w:r>
      <w:r w:rsidR="00905FB8">
        <w:t>Op de homepage</w:t>
      </w:r>
      <w:r w:rsidRPr="00324367">
        <w:t xml:space="preserve"> selecteer </w:t>
      </w:r>
      <w:r w:rsidR="00905FB8">
        <w:t xml:space="preserve">bij </w:t>
      </w:r>
      <w:r w:rsidR="00905FB8" w:rsidRPr="00905FB8">
        <w:t>Open Source Producten van EAxpertise</w:t>
      </w:r>
      <w:r w:rsidR="00905FB8">
        <w:t xml:space="preserve">, de </w:t>
      </w:r>
      <w:r w:rsidRPr="00324367">
        <w:t>DEMO4</w:t>
      </w:r>
      <w:r w:rsidR="00905FB8">
        <w:t xml:space="preserve"> MDG</w:t>
      </w:r>
      <w:r w:rsidR="009E6FE0">
        <w:t xml:space="preserve">: </w:t>
      </w:r>
      <w:hyperlink r:id="rId11" w:history="1">
        <w:r w:rsidR="009E6FE0" w:rsidRPr="00970569">
          <w:rPr>
            <w:rStyle w:val="Hyperlink"/>
          </w:rPr>
          <w:t>https://eaxpertise.nl/cmsform.aspx?webpage=demo4mdg</w:t>
        </w:r>
      </w:hyperlink>
      <w:r>
        <w:t>.</w:t>
      </w:r>
    </w:p>
    <w:p w14:paraId="4D9E1BAC" w14:textId="77777777" w:rsidR="009E6FE0" w:rsidRDefault="009E6FE0" w:rsidP="00324367"/>
    <w:p w14:paraId="7EBEFFE5" w14:textId="77777777" w:rsidR="004A363F" w:rsidRDefault="004A363F" w:rsidP="00324367">
      <w:r>
        <w:t>De benodigde downloads bestaat uit een drietal onderdelen;</w:t>
      </w:r>
    </w:p>
    <w:p w14:paraId="47C8213B" w14:textId="77777777" w:rsidR="004A363F" w:rsidRDefault="004A363F" w:rsidP="00324367"/>
    <w:p w14:paraId="07EE90D4" w14:textId="77777777" w:rsidR="004A363F" w:rsidRDefault="004A363F" w:rsidP="00324367">
      <w:pPr>
        <w:pStyle w:val="Lijstalinea"/>
        <w:numPr>
          <w:ilvl w:val="0"/>
          <w:numId w:val="1"/>
        </w:numPr>
      </w:pPr>
      <w:r w:rsidRPr="004A363F">
        <w:t>MDG</w:t>
      </w:r>
      <w:r>
        <w:t>, een XML file die als technologie geïmporteerd kan worden in een Sparx model</w:t>
      </w:r>
    </w:p>
    <w:p w14:paraId="7288C219" w14:textId="77777777" w:rsidR="004A363F" w:rsidRDefault="004A363F" w:rsidP="00324367">
      <w:pPr>
        <w:pStyle w:val="Lijstalinea"/>
        <w:numPr>
          <w:ilvl w:val="0"/>
          <w:numId w:val="1"/>
        </w:numPr>
      </w:pPr>
      <w:r>
        <w:t>Script import, een XML file die als referentie data geïmporteerd kan worden. Het bestaat uit een drietal scripts die handig zijn bij het maken van een DEMO4 model</w:t>
      </w:r>
    </w:p>
    <w:p w14:paraId="4456A204" w14:textId="77777777" w:rsidR="00324367" w:rsidRDefault="004A363F" w:rsidP="00324367">
      <w:pPr>
        <w:pStyle w:val="Lijstalinea"/>
        <w:numPr>
          <w:ilvl w:val="0"/>
          <w:numId w:val="1"/>
        </w:numPr>
      </w:pPr>
      <w:r>
        <w:t>Templates, een XML file die als import file geïmporteerd kan worden, waarmee een package aangemaakt wordt met handige templates.</w:t>
      </w:r>
    </w:p>
    <w:p w14:paraId="29846038" w14:textId="140CF25B" w:rsidR="00324367" w:rsidRDefault="00BD5063" w:rsidP="00324367">
      <w:r>
        <w:rPr>
          <w:noProof/>
        </w:rPr>
        <w:drawing>
          <wp:inline distT="0" distB="0" distL="0" distR="0" wp14:anchorId="4FBA422F" wp14:editId="3CD15FCB">
            <wp:extent cx="6097270" cy="3350260"/>
            <wp:effectExtent l="0" t="0" r="0" b="2540"/>
            <wp:docPr id="448144338" name="Afbeelding 1" descr="Afbeelding met tekst, schermopname, softwar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144338" name="Afbeelding 1" descr="Afbeelding met tekst, schermopname, software, nummer&#10;&#10;Automatisch gegenereerde beschrijving"/>
                    <pic:cNvPicPr/>
                  </pic:nvPicPr>
                  <pic:blipFill>
                    <a:blip r:embed="rId12"/>
                    <a:stretch>
                      <a:fillRect/>
                    </a:stretch>
                  </pic:blipFill>
                  <pic:spPr>
                    <a:xfrm>
                      <a:off x="0" y="0"/>
                      <a:ext cx="6097270" cy="3350260"/>
                    </a:xfrm>
                    <a:prstGeom prst="rect">
                      <a:avLst/>
                    </a:prstGeom>
                  </pic:spPr>
                </pic:pic>
              </a:graphicData>
            </a:graphic>
          </wp:inline>
        </w:drawing>
      </w:r>
    </w:p>
    <w:p w14:paraId="566C187D" w14:textId="35FAB328" w:rsidR="00324367" w:rsidRDefault="00324367" w:rsidP="00324367">
      <w:pPr>
        <w:pStyle w:val="Bijschrift"/>
      </w:pPr>
      <w:r>
        <w:t xml:space="preserve">Figuur </w:t>
      </w:r>
      <w:fldSimple w:instr=" SEQ Figuur \* ARABIC ">
        <w:r w:rsidR="00754D0E">
          <w:rPr>
            <w:noProof/>
          </w:rPr>
          <w:t>1</w:t>
        </w:r>
      </w:fldSimple>
      <w:r>
        <w:t>: lijst met download bestanden</w:t>
      </w:r>
    </w:p>
    <w:p w14:paraId="63310029" w14:textId="40335E74" w:rsidR="005C3A1B" w:rsidRDefault="00C778C5">
      <w:pPr>
        <w:spacing w:after="200"/>
        <w:rPr>
          <w:rFonts w:asciiTheme="majorHAnsi" w:eastAsia="Times New Roman" w:hAnsiTheme="majorHAnsi" w:cs="Times New Roman"/>
          <w:b/>
          <w:sz w:val="52"/>
        </w:rPr>
      </w:pPr>
      <w:bookmarkStart w:id="3" w:name="_Toc124076015"/>
      <w:r>
        <w:t xml:space="preserve">Sla de bestanden op een vindbare plaats op. In deze handleiding noemen wij dit pad &lt;DEMO4 downloads&gt;. </w:t>
      </w:r>
      <w:r w:rsidR="005C3A1B">
        <w:br w:type="page"/>
      </w:r>
    </w:p>
    <w:p w14:paraId="20FFEE30" w14:textId="018255F8" w:rsidR="00324367" w:rsidRDefault="001417B6" w:rsidP="00324367">
      <w:pPr>
        <w:pStyle w:val="Kop2"/>
      </w:pPr>
      <w:bookmarkStart w:id="4" w:name="_Toc151460310"/>
      <w:bookmarkEnd w:id="3"/>
      <w:r>
        <w:lastRenderedPageBreak/>
        <w:t>Importeren en configureren MDG</w:t>
      </w:r>
      <w:bookmarkEnd w:id="4"/>
    </w:p>
    <w:p w14:paraId="583657A3" w14:textId="77777777" w:rsidR="00324367" w:rsidRDefault="00324367" w:rsidP="00324367">
      <w:pPr>
        <w:pStyle w:val="Kop2"/>
      </w:pPr>
    </w:p>
    <w:p w14:paraId="395458FF" w14:textId="77777777" w:rsidR="00324367" w:rsidRDefault="00324367" w:rsidP="00324367">
      <w:pPr>
        <w:pStyle w:val="Kop3"/>
      </w:pPr>
      <w:bookmarkStart w:id="5" w:name="_Toc151460311"/>
      <w:r>
        <w:t>Installeren MDG</w:t>
      </w:r>
      <w:bookmarkEnd w:id="5"/>
    </w:p>
    <w:p w14:paraId="49E07E49" w14:textId="77777777" w:rsidR="00E85CDA" w:rsidRDefault="00E85CDA" w:rsidP="00324367"/>
    <w:p w14:paraId="2BFC32C5" w14:textId="77777777" w:rsidR="00E85CDA" w:rsidRDefault="00E85CDA" w:rsidP="00324367">
      <w:r>
        <w:t>Open het model waar de MDG geïmporteerd dient te worden.</w:t>
      </w:r>
    </w:p>
    <w:p w14:paraId="597BBCF0" w14:textId="77777777" w:rsidR="005C3A1B" w:rsidRDefault="00E85CDA" w:rsidP="00324367">
      <w:r>
        <w:t>Ga naar het Resources explore window</w:t>
      </w:r>
      <w:r w:rsidR="005C3A1B">
        <w:t>.</w:t>
      </w:r>
    </w:p>
    <w:p w14:paraId="1BD09B10" w14:textId="77777777" w:rsidR="005C3A1B" w:rsidRDefault="005C3A1B" w:rsidP="00324367"/>
    <w:p w14:paraId="52E79728" w14:textId="77777777" w:rsidR="005C3A1B" w:rsidRDefault="005C3A1B" w:rsidP="00324367">
      <w:r>
        <w:t>De meeste gebruikers hebben deze bij de windows die al beschikbaar zijn. Mocht dat niet zo zijn, ga dan naar “Start”, “Portals”, “Windows”.</w:t>
      </w:r>
    </w:p>
    <w:p w14:paraId="47B42E48" w14:textId="77777777" w:rsidR="005C3A1B" w:rsidRDefault="005C3A1B" w:rsidP="00324367">
      <w:r>
        <w:t>Een selectiescherm met Portals verschijnt. Binnen de explore map vind je resources. Met een rechtermuisklik op MDG Technology krijg je de mogelijkheid een “Import Technology”.</w:t>
      </w:r>
    </w:p>
    <w:p w14:paraId="7E7475D3" w14:textId="77777777" w:rsidR="005C3A1B" w:rsidRDefault="005C3A1B" w:rsidP="005C3A1B">
      <w:pPr>
        <w:keepNext/>
      </w:pPr>
      <w:r w:rsidRPr="005C3A1B">
        <w:rPr>
          <w:noProof/>
        </w:rPr>
        <w:drawing>
          <wp:inline distT="0" distB="0" distL="0" distR="0" wp14:anchorId="5628E159" wp14:editId="0F8ADFD6">
            <wp:extent cx="3467100" cy="2630815"/>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470726" cy="2633566"/>
                    </a:xfrm>
                    <a:prstGeom prst="rect">
                      <a:avLst/>
                    </a:prstGeom>
                  </pic:spPr>
                </pic:pic>
              </a:graphicData>
            </a:graphic>
          </wp:inline>
        </w:drawing>
      </w:r>
    </w:p>
    <w:p w14:paraId="579DDD86" w14:textId="52FA9AF6" w:rsidR="005C3A1B" w:rsidRDefault="005C3A1B" w:rsidP="005C3A1B">
      <w:pPr>
        <w:pStyle w:val="Bijschrift"/>
      </w:pPr>
      <w:r>
        <w:t xml:space="preserve">Figuur </w:t>
      </w:r>
      <w:fldSimple w:instr=" SEQ Figuur \* ARABIC ">
        <w:r w:rsidR="00754D0E">
          <w:rPr>
            <w:noProof/>
          </w:rPr>
          <w:t>2</w:t>
        </w:r>
      </w:fldSimple>
      <w:r>
        <w:t>: import MDG technology</w:t>
      </w:r>
    </w:p>
    <w:p w14:paraId="409D943C" w14:textId="33FD9AB9" w:rsidR="005C3A1B" w:rsidRDefault="005C3A1B" w:rsidP="005C3A1B">
      <w:r>
        <w:t xml:space="preserve">Een popup venster verschijnt met de mogelijkheid om </w:t>
      </w:r>
      <w:r w:rsidR="00C778C5">
        <w:t>naar &lt;DEMO4 downloads&gt; te gaan en bestand “DEMO4_MDG.XML” te selecteren. Klik op “openen”.</w:t>
      </w:r>
    </w:p>
    <w:p w14:paraId="51DF34B4" w14:textId="77777777" w:rsidR="00FC683D" w:rsidRDefault="00FC683D" w:rsidP="00FC683D">
      <w:pPr>
        <w:keepNext/>
      </w:pPr>
      <w:r w:rsidRPr="00FC683D">
        <w:rPr>
          <w:noProof/>
        </w:rPr>
        <w:drawing>
          <wp:inline distT="0" distB="0" distL="0" distR="0" wp14:anchorId="439C8AA0" wp14:editId="7A139E16">
            <wp:extent cx="3228975" cy="2496245"/>
            <wp:effectExtent l="0" t="0" r="0" b="0"/>
            <wp:docPr id="7" name="Afbeelding 7"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 7" descr="Afbeelding met tekst&#10;&#10;Automatisch gegenereerde beschrijving"/>
                    <pic:cNvPicPr/>
                  </pic:nvPicPr>
                  <pic:blipFill>
                    <a:blip r:embed="rId14"/>
                    <a:stretch>
                      <a:fillRect/>
                    </a:stretch>
                  </pic:blipFill>
                  <pic:spPr>
                    <a:xfrm>
                      <a:off x="0" y="0"/>
                      <a:ext cx="3241867" cy="2506211"/>
                    </a:xfrm>
                    <a:prstGeom prst="rect">
                      <a:avLst/>
                    </a:prstGeom>
                  </pic:spPr>
                </pic:pic>
              </a:graphicData>
            </a:graphic>
          </wp:inline>
        </w:drawing>
      </w:r>
    </w:p>
    <w:p w14:paraId="23257C48" w14:textId="69F6376C" w:rsidR="00FC683D" w:rsidRPr="005C3A1B" w:rsidRDefault="00FC683D" w:rsidP="00FC683D">
      <w:pPr>
        <w:pStyle w:val="Bijschrift"/>
      </w:pPr>
      <w:r>
        <w:t xml:space="preserve">Figuur </w:t>
      </w:r>
      <w:fldSimple w:instr=" SEQ Figuur \* ARABIC ">
        <w:r w:rsidR="00754D0E">
          <w:rPr>
            <w:noProof/>
          </w:rPr>
          <w:t>3</w:t>
        </w:r>
      </w:fldSimple>
      <w:r>
        <w:t>: popup venster importeren MDG</w:t>
      </w:r>
    </w:p>
    <w:p w14:paraId="2E988093" w14:textId="02E3075F" w:rsidR="00FC683D" w:rsidRDefault="00FC683D" w:rsidP="00324367">
      <w:r>
        <w:lastRenderedPageBreak/>
        <w:t>Op het moment dat deze handleiding gemaakt wordt is de laatste MDG versie 1.</w:t>
      </w:r>
      <w:r w:rsidR="0078404D">
        <w:t>3</w:t>
      </w:r>
      <w:r>
        <w:t xml:space="preserve">, release date </w:t>
      </w:r>
      <w:r w:rsidR="001706D3">
        <w:t>24</w:t>
      </w:r>
      <w:r w:rsidR="00905FB8">
        <w:t>-</w:t>
      </w:r>
      <w:r w:rsidR="001706D3">
        <w:t>11</w:t>
      </w:r>
      <w:r>
        <w:t>-2023. Op de site zal altijd de laatste versie beschikbaar zijn.</w:t>
      </w:r>
      <w:r w:rsidR="001706D3">
        <w:t xml:space="preserve"> Versie 1.3 heeft minimaal de Sparx EA versie 16.1 nodig om goed te kunnen werken.</w:t>
      </w:r>
    </w:p>
    <w:p w14:paraId="4CFD6061" w14:textId="77777777" w:rsidR="00FC683D" w:rsidRDefault="00FC683D" w:rsidP="00324367"/>
    <w:p w14:paraId="4A43D756" w14:textId="77777777" w:rsidR="00FC683D" w:rsidRDefault="00FC683D" w:rsidP="00FC683D">
      <w:pPr>
        <w:pStyle w:val="Kop3"/>
      </w:pPr>
      <w:bookmarkStart w:id="6" w:name="_Toc151460312"/>
      <w:r>
        <w:t>Verificatie MDG</w:t>
      </w:r>
      <w:bookmarkEnd w:id="6"/>
    </w:p>
    <w:p w14:paraId="130EF3F6" w14:textId="77777777" w:rsidR="00FC683D" w:rsidRDefault="00FC683D" w:rsidP="00FC683D">
      <w:pPr>
        <w:pStyle w:val="Kop3"/>
      </w:pPr>
    </w:p>
    <w:p w14:paraId="33D25C98" w14:textId="77777777" w:rsidR="00FC683D" w:rsidRDefault="00FC683D" w:rsidP="00FC683D">
      <w:r>
        <w:t>Nadat de MDG geïmporteerd is, kunnen we verifiëren of dat gelukt is en of de MDG doet wat we ervan verwachten.</w:t>
      </w:r>
    </w:p>
    <w:p w14:paraId="42BBEB02" w14:textId="77777777" w:rsidR="00FC683D" w:rsidRDefault="00FC683D" w:rsidP="00FC683D">
      <w:r>
        <w:t>Selecteer “Specialize”, “Manage Technologies”.</w:t>
      </w:r>
    </w:p>
    <w:p w14:paraId="0C267F13" w14:textId="77777777" w:rsidR="00FC683D" w:rsidRDefault="00FC683D" w:rsidP="00FC683D">
      <w:r>
        <w:t>Je krijgt een lijst met alle aanwezige technologies. Door DEMO4 in de lijst te selecteren krijg je de details te zien, waarmee je kunt kijken of het de juiste versie met de juiste release datum is.</w:t>
      </w:r>
    </w:p>
    <w:p w14:paraId="473A0BBD" w14:textId="6711B637" w:rsidR="00FC683D" w:rsidRDefault="001706D3" w:rsidP="00FC683D">
      <w:pPr>
        <w:keepNext/>
      </w:pPr>
      <w:r>
        <w:rPr>
          <w:noProof/>
        </w:rPr>
        <w:drawing>
          <wp:inline distT="0" distB="0" distL="0" distR="0" wp14:anchorId="2D8837C5" wp14:editId="29702D21">
            <wp:extent cx="6097270" cy="4723765"/>
            <wp:effectExtent l="0" t="0" r="0" b="0"/>
            <wp:docPr id="119325296" name="Afbeelding 1" descr="Afbeelding met tekst, schermopname, software, Computerpictogra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325296" name="Afbeelding 1" descr="Afbeelding met tekst, schermopname, software, Computerpictogram&#10;&#10;Automatisch gegenereerde beschrijving"/>
                    <pic:cNvPicPr/>
                  </pic:nvPicPr>
                  <pic:blipFill>
                    <a:blip r:embed="rId15"/>
                    <a:stretch>
                      <a:fillRect/>
                    </a:stretch>
                  </pic:blipFill>
                  <pic:spPr>
                    <a:xfrm>
                      <a:off x="0" y="0"/>
                      <a:ext cx="6097270" cy="4723765"/>
                    </a:xfrm>
                    <a:prstGeom prst="rect">
                      <a:avLst/>
                    </a:prstGeom>
                  </pic:spPr>
                </pic:pic>
              </a:graphicData>
            </a:graphic>
          </wp:inline>
        </w:drawing>
      </w:r>
    </w:p>
    <w:p w14:paraId="18E1268E" w14:textId="3F9CE4D2" w:rsidR="00FC683D" w:rsidRDefault="00FC683D" w:rsidP="00FC683D">
      <w:pPr>
        <w:pStyle w:val="Bijschrift"/>
      </w:pPr>
      <w:r>
        <w:t xml:space="preserve">Figuur </w:t>
      </w:r>
      <w:fldSimple w:instr=" SEQ Figuur \* ARABIC ">
        <w:r w:rsidR="00754D0E">
          <w:rPr>
            <w:noProof/>
          </w:rPr>
          <w:t>4</w:t>
        </w:r>
      </w:fldSimple>
      <w:r>
        <w:t>: manage technologies</w:t>
      </w:r>
    </w:p>
    <w:p w14:paraId="4AA03193" w14:textId="77777777" w:rsidR="00364083" w:rsidRDefault="00A94891" w:rsidP="00FC683D">
      <w:r>
        <w:t>De werking van de MDG blijkt nu pas als we in een daarvoor geschikt package een nieuw diagram aanmaken. Rechtermuisklik op het betreffende package, “add diagram”.</w:t>
      </w:r>
    </w:p>
    <w:p w14:paraId="5CE370C6" w14:textId="1C6A40C9" w:rsidR="00364083" w:rsidRDefault="00364083">
      <w:pPr>
        <w:spacing w:after="200"/>
      </w:pPr>
      <w:r>
        <w:br w:type="page"/>
      </w:r>
    </w:p>
    <w:p w14:paraId="056763B2" w14:textId="77777777" w:rsidR="00364083" w:rsidRDefault="00364083" w:rsidP="00364083">
      <w:pPr>
        <w:keepNext/>
      </w:pPr>
      <w:r w:rsidRPr="00364083">
        <w:rPr>
          <w:noProof/>
        </w:rPr>
        <w:lastRenderedPageBreak/>
        <w:drawing>
          <wp:inline distT="0" distB="0" distL="0" distR="0" wp14:anchorId="06738A5C" wp14:editId="29247CFD">
            <wp:extent cx="6097270" cy="4341495"/>
            <wp:effectExtent l="0" t="0" r="0" b="0"/>
            <wp:docPr id="382612736" name="Afbeelding 1" descr="Afbeelding met tekst, schermopname, software, Computerpictogra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612736" name="Afbeelding 1" descr="Afbeelding met tekst, schermopname, software, Computerpictogram&#10;&#10;Automatisch gegenereerde beschrijving"/>
                    <pic:cNvPicPr/>
                  </pic:nvPicPr>
                  <pic:blipFill>
                    <a:blip r:embed="rId16"/>
                    <a:stretch>
                      <a:fillRect/>
                    </a:stretch>
                  </pic:blipFill>
                  <pic:spPr>
                    <a:xfrm>
                      <a:off x="0" y="0"/>
                      <a:ext cx="6097270" cy="4341495"/>
                    </a:xfrm>
                    <a:prstGeom prst="rect">
                      <a:avLst/>
                    </a:prstGeom>
                  </pic:spPr>
                </pic:pic>
              </a:graphicData>
            </a:graphic>
          </wp:inline>
        </w:drawing>
      </w:r>
    </w:p>
    <w:p w14:paraId="3344253A" w14:textId="3F146D5C" w:rsidR="00364083" w:rsidRDefault="00364083" w:rsidP="00364083">
      <w:pPr>
        <w:pStyle w:val="Bijschrift"/>
      </w:pPr>
      <w:r>
        <w:t xml:space="preserve">Figuur </w:t>
      </w:r>
      <w:fldSimple w:instr=" SEQ Figuur \* ARABIC ">
        <w:r w:rsidR="00754D0E">
          <w:rPr>
            <w:noProof/>
          </w:rPr>
          <w:t>5</w:t>
        </w:r>
      </w:fldSimple>
      <w:r>
        <w:t>: de beschikbare diagrammen van de laatste DEMO4 MDG</w:t>
      </w:r>
    </w:p>
    <w:p w14:paraId="6DCE8729" w14:textId="11AAB4B6" w:rsidR="004354CB" w:rsidRPr="00324367" w:rsidRDefault="00A94891" w:rsidP="00FC683D">
      <w:r>
        <w:t>Indien DEMO4 diagrammen niet direct zichtbaar zijn, kan het nodig zijn bij Type “All Specialized” te selecteren. “DEMO4_MDG_Diagram” is het profi</w:t>
      </w:r>
      <w:r w:rsidR="00B922BF">
        <w:t>le van de verschillende diagrammen van DEMO4. Probeer deze uit en of de juiste toolbox hierbij getoond wordt.</w:t>
      </w:r>
      <w:r w:rsidR="004354CB">
        <w:br w:type="page"/>
      </w:r>
    </w:p>
    <w:p w14:paraId="7AD34FD2" w14:textId="2C55725A" w:rsidR="00B922BF" w:rsidRDefault="00B922BF" w:rsidP="00B922BF">
      <w:pPr>
        <w:pStyle w:val="Kop2"/>
      </w:pPr>
      <w:bookmarkStart w:id="7" w:name="_Toc151460313"/>
      <w:bookmarkStart w:id="8" w:name="_Toc124076016"/>
      <w:r>
        <w:lastRenderedPageBreak/>
        <w:t>Scripts</w:t>
      </w:r>
      <w:bookmarkEnd w:id="7"/>
    </w:p>
    <w:p w14:paraId="6510BA03" w14:textId="53F42A22" w:rsidR="001417B6" w:rsidRDefault="001417B6" w:rsidP="001417B6">
      <w:pPr>
        <w:pStyle w:val="Kop3"/>
      </w:pPr>
    </w:p>
    <w:p w14:paraId="5901486C" w14:textId="42080057" w:rsidR="001417B6" w:rsidRDefault="001417B6" w:rsidP="001417B6">
      <w:pPr>
        <w:pStyle w:val="Kop3"/>
      </w:pPr>
      <w:bookmarkStart w:id="9" w:name="_Toc151460314"/>
      <w:r>
        <w:t>Importeren scripts</w:t>
      </w:r>
      <w:bookmarkEnd w:id="9"/>
    </w:p>
    <w:p w14:paraId="1B97AE8F" w14:textId="77777777" w:rsidR="00B922BF" w:rsidRDefault="00B922BF" w:rsidP="00B922BF"/>
    <w:p w14:paraId="67DA0E4D" w14:textId="77777777" w:rsidR="001417B6" w:rsidRDefault="00B922BF" w:rsidP="00B922BF">
      <w:r w:rsidRPr="00B922BF">
        <w:t>DEMO4 Scripts.XML is een</w:t>
      </w:r>
      <w:r>
        <w:t xml:space="preserve"> </w:t>
      </w:r>
      <w:r w:rsidR="001417B6">
        <w:t>bestand dat een drietal scripts importeert dat het modelleren met DEMO4 ondersteunt. De uitleg van het gebruik van deze files wordt behandeld in hoofdstuk &lt;hoofdstuknaam&gt; van deze handleiding.</w:t>
      </w:r>
    </w:p>
    <w:p w14:paraId="0E6102E8" w14:textId="77777777" w:rsidR="001417B6" w:rsidRDefault="001417B6" w:rsidP="00B922BF"/>
    <w:p w14:paraId="1668FE6A" w14:textId="049A6611" w:rsidR="001417B6" w:rsidRPr="001417B6" w:rsidRDefault="001417B6" w:rsidP="00B922BF">
      <w:pPr>
        <w:rPr>
          <w:lang w:val="en-US"/>
        </w:rPr>
      </w:pPr>
      <w:r w:rsidRPr="001417B6">
        <w:rPr>
          <w:lang w:val="en-US"/>
        </w:rPr>
        <w:t xml:space="preserve">Selecteer “Settings”, “Tranfer”, “Importeer </w:t>
      </w:r>
      <w:r>
        <w:rPr>
          <w:lang w:val="en-US"/>
        </w:rPr>
        <w:t>Reference Data”.</w:t>
      </w:r>
    </w:p>
    <w:p w14:paraId="7E7D16D3" w14:textId="77777777" w:rsidR="001417B6" w:rsidRDefault="001417B6" w:rsidP="001417B6">
      <w:pPr>
        <w:keepNext/>
      </w:pPr>
      <w:r>
        <w:rPr>
          <w:noProof/>
        </w:rPr>
        <w:drawing>
          <wp:inline distT="0" distB="0" distL="0" distR="0" wp14:anchorId="24B86CEB" wp14:editId="5237421F">
            <wp:extent cx="3486150" cy="4124325"/>
            <wp:effectExtent l="0" t="0" r="0" b="952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486150" cy="4124325"/>
                    </a:xfrm>
                    <a:prstGeom prst="rect">
                      <a:avLst/>
                    </a:prstGeom>
                  </pic:spPr>
                </pic:pic>
              </a:graphicData>
            </a:graphic>
          </wp:inline>
        </w:drawing>
      </w:r>
    </w:p>
    <w:p w14:paraId="1FE18BA0" w14:textId="7E42552A" w:rsidR="001417B6" w:rsidRPr="001417B6" w:rsidRDefault="001417B6" w:rsidP="001417B6">
      <w:pPr>
        <w:pStyle w:val="Bijschrift"/>
        <w:rPr>
          <w:lang w:val="en-US"/>
        </w:rPr>
      </w:pPr>
      <w:r w:rsidRPr="001417B6">
        <w:rPr>
          <w:lang w:val="en-US"/>
        </w:rPr>
        <w:t xml:space="preserve">Figuur </w:t>
      </w:r>
      <w:r>
        <w:fldChar w:fldCharType="begin"/>
      </w:r>
      <w:r w:rsidRPr="001417B6">
        <w:rPr>
          <w:lang w:val="en-US"/>
        </w:rPr>
        <w:instrText xml:space="preserve"> SEQ Figuur \* ARABIC </w:instrText>
      </w:r>
      <w:r>
        <w:fldChar w:fldCharType="separate"/>
      </w:r>
      <w:r w:rsidR="00754D0E">
        <w:rPr>
          <w:noProof/>
          <w:lang w:val="en-US"/>
        </w:rPr>
        <w:t>6</w:t>
      </w:r>
      <w:r>
        <w:fldChar w:fldCharType="end"/>
      </w:r>
      <w:r w:rsidRPr="001417B6">
        <w:rPr>
          <w:lang w:val="en-US"/>
        </w:rPr>
        <w:t>: importeer scripts als reference data</w:t>
      </w:r>
    </w:p>
    <w:p w14:paraId="6FC45A97" w14:textId="1D575376" w:rsidR="001417B6" w:rsidRDefault="001417B6" w:rsidP="001417B6">
      <w:r>
        <w:t xml:space="preserve">In het volgende popup scherm selecteer je de &lt;DEMO4 downloads&gt; locatie en het “DEMO4 scripts.XML” bestand. Dan selecteer </w:t>
      </w:r>
      <w:r w:rsidR="0031520D">
        <w:t>“Automation Scripts” zodat de achtergrond van deze tekst blauw wordt.</w:t>
      </w:r>
    </w:p>
    <w:p w14:paraId="6D7B4203" w14:textId="77777777" w:rsidR="0031520D" w:rsidRDefault="0031520D" w:rsidP="0031520D">
      <w:pPr>
        <w:keepNext/>
      </w:pPr>
      <w:r>
        <w:rPr>
          <w:noProof/>
        </w:rPr>
        <w:lastRenderedPageBreak/>
        <w:drawing>
          <wp:inline distT="0" distB="0" distL="0" distR="0" wp14:anchorId="13265325" wp14:editId="13626F4F">
            <wp:extent cx="6097270" cy="3595370"/>
            <wp:effectExtent l="0" t="0" r="0" b="5080"/>
            <wp:docPr id="14" name="Afbeelding 14"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descr="Afbeelding met tekst&#10;&#10;Automatisch gegenereerde beschrijving"/>
                    <pic:cNvPicPr/>
                  </pic:nvPicPr>
                  <pic:blipFill>
                    <a:blip r:embed="rId18">
                      <a:extLst>
                        <a:ext uri="{28A0092B-C50C-407E-A947-70E740481C1C}">
                          <a14:useLocalDpi xmlns:a14="http://schemas.microsoft.com/office/drawing/2010/main" val="0"/>
                        </a:ext>
                      </a:extLst>
                    </a:blip>
                    <a:stretch>
                      <a:fillRect/>
                    </a:stretch>
                  </pic:blipFill>
                  <pic:spPr>
                    <a:xfrm>
                      <a:off x="0" y="0"/>
                      <a:ext cx="6097270" cy="3595370"/>
                    </a:xfrm>
                    <a:prstGeom prst="rect">
                      <a:avLst/>
                    </a:prstGeom>
                  </pic:spPr>
                </pic:pic>
              </a:graphicData>
            </a:graphic>
          </wp:inline>
        </w:drawing>
      </w:r>
    </w:p>
    <w:p w14:paraId="021E0665" w14:textId="0EADB562" w:rsidR="001417B6" w:rsidRPr="001417B6" w:rsidRDefault="0031520D" w:rsidP="0031520D">
      <w:pPr>
        <w:pStyle w:val="Bijschrift"/>
      </w:pPr>
      <w:r>
        <w:t xml:space="preserve">Figuur </w:t>
      </w:r>
      <w:fldSimple w:instr=" SEQ Figuur \* ARABIC ">
        <w:r w:rsidR="00754D0E">
          <w:rPr>
            <w:noProof/>
          </w:rPr>
          <w:t>7</w:t>
        </w:r>
      </w:fldSimple>
      <w:r>
        <w:t>: selecteer "Automation Scripts"</w:t>
      </w:r>
    </w:p>
    <w:p w14:paraId="0BE56C51" w14:textId="6A305389" w:rsidR="0031520D" w:rsidRDefault="0031520D" w:rsidP="00B922BF">
      <w:r>
        <w:t>En tot slot selecteer “Import”. De scripts worden geïmporteerd en de melding wordt getoond dat dit succesvol is gedaan met de melding “Import complete”.</w:t>
      </w:r>
    </w:p>
    <w:p w14:paraId="5555B2C1" w14:textId="77777777" w:rsidR="0031520D" w:rsidRDefault="0031520D" w:rsidP="0031520D">
      <w:pPr>
        <w:keepNext/>
      </w:pPr>
      <w:r>
        <w:rPr>
          <w:noProof/>
        </w:rPr>
        <w:drawing>
          <wp:inline distT="0" distB="0" distL="0" distR="0" wp14:anchorId="6B1996B0" wp14:editId="4FB6DE10">
            <wp:extent cx="2590800" cy="222885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590800" cy="2228850"/>
                    </a:xfrm>
                    <a:prstGeom prst="rect">
                      <a:avLst/>
                    </a:prstGeom>
                  </pic:spPr>
                </pic:pic>
              </a:graphicData>
            </a:graphic>
          </wp:inline>
        </w:drawing>
      </w:r>
    </w:p>
    <w:p w14:paraId="53B7744C" w14:textId="1423AAC7" w:rsidR="0031520D" w:rsidRDefault="0031520D" w:rsidP="0031520D">
      <w:pPr>
        <w:pStyle w:val="Bijschrift"/>
      </w:pPr>
      <w:r>
        <w:t xml:space="preserve">Figuur </w:t>
      </w:r>
      <w:fldSimple w:instr=" SEQ Figuur \* ARABIC ">
        <w:r w:rsidR="00754D0E">
          <w:rPr>
            <w:noProof/>
          </w:rPr>
          <w:t>8</w:t>
        </w:r>
      </w:fldSimple>
      <w:r>
        <w:t>: succesvol melding</w:t>
      </w:r>
    </w:p>
    <w:p w14:paraId="548B41D6" w14:textId="7D6985E1" w:rsidR="0031520D" w:rsidRDefault="0031520D" w:rsidP="0031520D"/>
    <w:p w14:paraId="54421275" w14:textId="023E325A" w:rsidR="0031520D" w:rsidRDefault="0031520D" w:rsidP="0031520D">
      <w:pPr>
        <w:pStyle w:val="Kop3"/>
      </w:pPr>
      <w:bookmarkStart w:id="10" w:name="_Toc151460315"/>
      <w:r>
        <w:t>Verifiëren import scripts</w:t>
      </w:r>
      <w:bookmarkEnd w:id="10"/>
    </w:p>
    <w:p w14:paraId="271E559A" w14:textId="51C6C38C" w:rsidR="0031520D" w:rsidRDefault="0031520D" w:rsidP="0031520D">
      <w:pPr>
        <w:pStyle w:val="Kop3"/>
      </w:pPr>
    </w:p>
    <w:p w14:paraId="6F88AE4D" w14:textId="34E6B477" w:rsidR="002173F2" w:rsidRDefault="0031520D" w:rsidP="0031520D">
      <w:r>
        <w:t>De scripts zijn browser scripts. Dit houdt in dat in de browser het juiste geselecteerd dient te zijn en met een rechtermuisklik</w:t>
      </w:r>
      <w:r w:rsidR="00B049EB">
        <w:t>, S</w:t>
      </w:r>
      <w:r>
        <w:t>pecialize</w:t>
      </w:r>
      <w:r w:rsidR="002173F2">
        <w:t xml:space="preserve"> </w:t>
      </w:r>
      <w:r w:rsidR="00B049EB">
        <w:t xml:space="preserve">en Scripts </w:t>
      </w:r>
      <w:r w:rsidR="002173F2">
        <w:t xml:space="preserve">worden de op moment </w:t>
      </w:r>
      <w:r w:rsidR="00B049EB">
        <w:t>beschikbare</w:t>
      </w:r>
      <w:r w:rsidR="002173F2">
        <w:t xml:space="preserve"> scripts getoond.</w:t>
      </w:r>
    </w:p>
    <w:p w14:paraId="58F9698C" w14:textId="77777777" w:rsidR="002173F2" w:rsidRDefault="002173F2">
      <w:pPr>
        <w:spacing w:after="200"/>
      </w:pPr>
      <w:r>
        <w:br w:type="page"/>
      </w:r>
    </w:p>
    <w:p w14:paraId="35A119A1" w14:textId="7A323EB8" w:rsidR="002173F2" w:rsidRDefault="00E9598E" w:rsidP="002173F2">
      <w:pPr>
        <w:keepNext/>
      </w:pPr>
      <w:r>
        <w:rPr>
          <w:noProof/>
        </w:rPr>
        <w:lastRenderedPageBreak/>
        <w:drawing>
          <wp:inline distT="0" distB="0" distL="0" distR="0" wp14:anchorId="749D13F3" wp14:editId="59987366">
            <wp:extent cx="6097270" cy="1154430"/>
            <wp:effectExtent l="0" t="0" r="0" b="762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097270" cy="1154430"/>
                    </a:xfrm>
                    <a:prstGeom prst="rect">
                      <a:avLst/>
                    </a:prstGeom>
                  </pic:spPr>
                </pic:pic>
              </a:graphicData>
            </a:graphic>
          </wp:inline>
        </w:drawing>
      </w:r>
    </w:p>
    <w:p w14:paraId="00610537" w14:textId="5BA4D5D2" w:rsidR="002173F2" w:rsidRPr="002173F2" w:rsidRDefault="002173F2" w:rsidP="002173F2">
      <w:pPr>
        <w:pStyle w:val="Bijschrift"/>
        <w:rPr>
          <w:lang w:val="en-US"/>
        </w:rPr>
      </w:pPr>
      <w:r w:rsidRPr="002173F2">
        <w:rPr>
          <w:lang w:val="en-US"/>
        </w:rPr>
        <w:t xml:space="preserve">Figuur </w:t>
      </w:r>
      <w:r>
        <w:fldChar w:fldCharType="begin"/>
      </w:r>
      <w:r w:rsidRPr="002173F2">
        <w:rPr>
          <w:lang w:val="en-US"/>
        </w:rPr>
        <w:instrText xml:space="preserve"> SEQ Figuur \* ARABIC </w:instrText>
      </w:r>
      <w:r>
        <w:fldChar w:fldCharType="separate"/>
      </w:r>
      <w:r w:rsidR="00754D0E">
        <w:rPr>
          <w:noProof/>
          <w:lang w:val="en-US"/>
        </w:rPr>
        <w:t>9</w:t>
      </w:r>
      <w:r>
        <w:fldChar w:fldCharType="end"/>
      </w:r>
      <w:r w:rsidRPr="002173F2">
        <w:rPr>
          <w:lang w:val="en-US"/>
        </w:rPr>
        <w:t>: script "Rename TPD Elements"</w:t>
      </w:r>
    </w:p>
    <w:p w14:paraId="3AF91ECB" w14:textId="351FBF3E" w:rsidR="00942923" w:rsidRDefault="00942923" w:rsidP="00942923">
      <w:pPr>
        <w:pStyle w:val="Kop3"/>
      </w:pPr>
      <w:bookmarkStart w:id="11" w:name="_Toc151460316"/>
      <w:r>
        <w:t>Rename TPD elements</w:t>
      </w:r>
      <w:bookmarkEnd w:id="11"/>
    </w:p>
    <w:p w14:paraId="61E99267" w14:textId="77777777" w:rsidR="00942923" w:rsidRDefault="00942923" w:rsidP="00942923">
      <w:pPr>
        <w:pStyle w:val="Kop3"/>
      </w:pPr>
    </w:p>
    <w:p w14:paraId="47996883" w14:textId="1AD365E7" w:rsidR="002173F2" w:rsidRDefault="002173F2" w:rsidP="0031520D">
      <w:r>
        <w:t>Selecteer een composite diagram TPD onder een Transaction Kind. Met rechtermuisklik</w:t>
      </w:r>
      <w:r w:rsidR="00B049EB">
        <w:t>,</w:t>
      </w:r>
      <w:r>
        <w:t xml:space="preserve"> Spe</w:t>
      </w:r>
      <w:r w:rsidR="004358AF">
        <w:t>c</w:t>
      </w:r>
      <w:r>
        <w:t xml:space="preserve">ialize </w:t>
      </w:r>
      <w:r w:rsidR="00B049EB">
        <w:t xml:space="preserve">en Scripts </w:t>
      </w:r>
      <w:r>
        <w:t>kun je het “Rename TPD Elements” selecteren. Een systeem output popup window opent en vraagt om “Rename TKXX to TKid”, waarbij de id dient te worden ingegeven.</w:t>
      </w:r>
    </w:p>
    <w:p w14:paraId="5042A750" w14:textId="77777777" w:rsidR="000B0F71" w:rsidRDefault="000B0F71" w:rsidP="000B0F71">
      <w:pPr>
        <w:keepNext/>
      </w:pPr>
      <w:r>
        <w:rPr>
          <w:noProof/>
        </w:rPr>
        <w:drawing>
          <wp:inline distT="0" distB="0" distL="0" distR="0" wp14:anchorId="50FD8F71" wp14:editId="32407572">
            <wp:extent cx="6097270" cy="3763645"/>
            <wp:effectExtent l="0" t="0" r="0" b="0"/>
            <wp:docPr id="98533874" name="Afbeelding 1" descr="Afbeelding met tekst, schermopname, nummer, softwar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533874" name="Afbeelding 1" descr="Afbeelding met tekst, schermopname, nummer, software&#10;&#10;Automatisch gegenereerde beschrijving"/>
                    <pic:cNvPicPr/>
                  </pic:nvPicPr>
                  <pic:blipFill>
                    <a:blip r:embed="rId21"/>
                    <a:stretch>
                      <a:fillRect/>
                    </a:stretch>
                  </pic:blipFill>
                  <pic:spPr>
                    <a:xfrm>
                      <a:off x="0" y="0"/>
                      <a:ext cx="6097270" cy="3763645"/>
                    </a:xfrm>
                    <a:prstGeom prst="rect">
                      <a:avLst/>
                    </a:prstGeom>
                  </pic:spPr>
                </pic:pic>
              </a:graphicData>
            </a:graphic>
          </wp:inline>
        </w:drawing>
      </w:r>
    </w:p>
    <w:p w14:paraId="7941354F" w14:textId="14570C30" w:rsidR="00364083" w:rsidRDefault="000B0F71" w:rsidP="000B0F71">
      <w:pPr>
        <w:pStyle w:val="Bijschrift"/>
      </w:pPr>
      <w:r>
        <w:t xml:space="preserve">Figuur </w:t>
      </w:r>
      <w:fldSimple w:instr=" SEQ Figuur \* ARABIC ">
        <w:r w:rsidR="00754D0E">
          <w:rPr>
            <w:noProof/>
          </w:rPr>
          <w:t>10</w:t>
        </w:r>
      </w:fldSimple>
      <w:r>
        <w:t>: hernoemen TPD elementen script</w:t>
      </w:r>
    </w:p>
    <w:p w14:paraId="2213D5EA" w14:textId="77777777" w:rsidR="00942923" w:rsidRDefault="00942923" w:rsidP="00942923">
      <w:pPr>
        <w:keepNext/>
      </w:pPr>
      <w:r w:rsidRPr="00942923">
        <w:rPr>
          <w:noProof/>
        </w:rPr>
        <w:drawing>
          <wp:inline distT="0" distB="0" distL="0" distR="0" wp14:anchorId="5CE4E443" wp14:editId="5415B39B">
            <wp:extent cx="3857625" cy="1733550"/>
            <wp:effectExtent l="0" t="0" r="9525" b="0"/>
            <wp:docPr id="121547940" name="Afbeelding 1" descr="Afbeelding met tekst, schermopname, ri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547940" name="Afbeelding 1" descr="Afbeelding met tekst, schermopname, rit&#10;&#10;Automatisch gegenereerde beschrijving"/>
                    <pic:cNvPicPr/>
                  </pic:nvPicPr>
                  <pic:blipFill>
                    <a:blip r:embed="rId22"/>
                    <a:stretch>
                      <a:fillRect/>
                    </a:stretch>
                  </pic:blipFill>
                  <pic:spPr>
                    <a:xfrm>
                      <a:off x="0" y="0"/>
                      <a:ext cx="3857625" cy="1733550"/>
                    </a:xfrm>
                    <a:prstGeom prst="rect">
                      <a:avLst/>
                    </a:prstGeom>
                  </pic:spPr>
                </pic:pic>
              </a:graphicData>
            </a:graphic>
          </wp:inline>
        </w:drawing>
      </w:r>
    </w:p>
    <w:p w14:paraId="4D04A858" w14:textId="72A173DB" w:rsidR="002173F2" w:rsidRDefault="00942923" w:rsidP="00942923">
      <w:pPr>
        <w:pStyle w:val="Bijschrift"/>
      </w:pPr>
      <w:r>
        <w:t xml:space="preserve">Figuur </w:t>
      </w:r>
      <w:fldSimple w:instr=" SEQ Figuur \* ARABIC ">
        <w:r w:rsidR="00754D0E">
          <w:rPr>
            <w:noProof/>
          </w:rPr>
          <w:t>11</w:t>
        </w:r>
      </w:fldSimple>
      <w:r>
        <w:t>: in het invoerscherm kun je de nieuwe id ingeven</w:t>
      </w:r>
    </w:p>
    <w:p w14:paraId="3B5006F6" w14:textId="4FE0426F" w:rsidR="00942923" w:rsidRDefault="00942923" w:rsidP="00942923">
      <w:r>
        <w:t>Alle TPD elementen worden door het script hernoemd.</w:t>
      </w:r>
    </w:p>
    <w:p w14:paraId="598F0B7B" w14:textId="77777777" w:rsidR="00942923" w:rsidRDefault="00942923" w:rsidP="00942923"/>
    <w:p w14:paraId="680881D2" w14:textId="58971E46" w:rsidR="00F108F9" w:rsidRPr="00F108F9" w:rsidRDefault="00F108F9" w:rsidP="00F108F9">
      <w:pPr>
        <w:pStyle w:val="Kop3"/>
      </w:pPr>
      <w:bookmarkStart w:id="12" w:name="_Toc151460317"/>
      <w:r>
        <w:lastRenderedPageBreak/>
        <w:t>Clean-up DEMO model</w:t>
      </w:r>
      <w:bookmarkEnd w:id="12"/>
    </w:p>
    <w:p w14:paraId="6DEDE6E1" w14:textId="77777777" w:rsidR="004358AF" w:rsidRDefault="004358AF" w:rsidP="004358AF">
      <w:pPr>
        <w:keepNext/>
      </w:pPr>
      <w:r>
        <w:rPr>
          <w:noProof/>
        </w:rPr>
        <w:drawing>
          <wp:inline distT="0" distB="0" distL="0" distR="0" wp14:anchorId="00C79678" wp14:editId="19AD8ED8">
            <wp:extent cx="6097270" cy="1029335"/>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097270" cy="1029335"/>
                    </a:xfrm>
                    <a:prstGeom prst="rect">
                      <a:avLst/>
                    </a:prstGeom>
                  </pic:spPr>
                </pic:pic>
              </a:graphicData>
            </a:graphic>
          </wp:inline>
        </w:drawing>
      </w:r>
    </w:p>
    <w:p w14:paraId="1C19F7C4" w14:textId="172202F6" w:rsidR="004358AF" w:rsidRPr="004358AF" w:rsidRDefault="004358AF" w:rsidP="004358AF">
      <w:pPr>
        <w:pStyle w:val="Bijschrift"/>
        <w:rPr>
          <w:lang w:val="en-US"/>
        </w:rPr>
      </w:pPr>
      <w:r w:rsidRPr="004358AF">
        <w:rPr>
          <w:lang w:val="en-US"/>
        </w:rPr>
        <w:t xml:space="preserve">Figuur </w:t>
      </w:r>
      <w:r>
        <w:fldChar w:fldCharType="begin"/>
      </w:r>
      <w:r w:rsidRPr="004358AF">
        <w:rPr>
          <w:lang w:val="en-US"/>
        </w:rPr>
        <w:instrText xml:space="preserve"> SEQ Figuur \* ARABIC </w:instrText>
      </w:r>
      <w:r>
        <w:fldChar w:fldCharType="separate"/>
      </w:r>
      <w:r w:rsidR="00754D0E">
        <w:rPr>
          <w:noProof/>
          <w:lang w:val="en-US"/>
        </w:rPr>
        <w:t>12</w:t>
      </w:r>
      <w:r>
        <w:fldChar w:fldCharType="end"/>
      </w:r>
      <w:r w:rsidRPr="004358AF">
        <w:rPr>
          <w:lang w:val="en-US"/>
        </w:rPr>
        <w:t>: script: "Clean up DEMO model"</w:t>
      </w:r>
    </w:p>
    <w:p w14:paraId="7A26AC4A" w14:textId="5A6CB4F0" w:rsidR="004358AF" w:rsidRDefault="004358AF" w:rsidP="004358AF">
      <w:r w:rsidRPr="004358AF">
        <w:t xml:space="preserve">Selecteer het package dat </w:t>
      </w:r>
      <w:r w:rsidR="00E9598E">
        <w:t>opgeruimd dient te worden</w:t>
      </w:r>
      <w:r>
        <w:t>. Met rechtermuisklik</w:t>
      </w:r>
      <w:r w:rsidR="00B049EB">
        <w:t xml:space="preserve">, </w:t>
      </w:r>
      <w:r>
        <w:t xml:space="preserve"> Specialize </w:t>
      </w:r>
      <w:r w:rsidR="00B049EB">
        <w:t xml:space="preserve">en Scripts </w:t>
      </w:r>
      <w:r>
        <w:t>kun je het “</w:t>
      </w:r>
      <w:r w:rsidR="00B049EB">
        <w:t>Clean up DEMO model” selecteren. Een system output window opent en laat de uitgevoerde stappen zien tot en met “Finished clean up for package &lt;naam package&gt;</w:t>
      </w:r>
      <w:r w:rsidR="001706D3">
        <w:t>”</w:t>
      </w:r>
      <w:r w:rsidR="00B049EB">
        <w:t>.</w:t>
      </w:r>
    </w:p>
    <w:p w14:paraId="30B44DAE" w14:textId="1014E17C" w:rsidR="00B049EB" w:rsidRDefault="00B049EB" w:rsidP="004358AF"/>
    <w:p w14:paraId="0C1AFA49" w14:textId="4787DBBE" w:rsidR="00B049EB" w:rsidRDefault="0067737F" w:rsidP="004358AF">
      <w:r>
        <w:t>Deze versie maakt voor elementen waar het package nog niet aanwezig is, ook het package aan</w:t>
      </w:r>
      <w:r w:rsidR="00B049EB">
        <w:t>.</w:t>
      </w:r>
      <w:r w:rsidR="00E9598E">
        <w:t xml:space="preserve"> En voor de Action Rules kijkt hij naar de Alias en de eerste twee posities neemt hij voor het transactiesoort nummer. In het AM maakt hij een ARS package aan en voor elke transactiesoort een TKxx package, waarbij xx staat voor het betreffende transactiesoort nummer.</w:t>
      </w:r>
      <w:r w:rsidR="00470077">
        <w:t xml:space="preserve"> Binnen elk TKxx package maakt hij twee packages aan: Initiator en Executor</w:t>
      </w:r>
      <w:r w:rsidR="00F108F9">
        <w:t xml:space="preserve"> indien de naam van het AR ook voorzien is van de betreffende coördinatiehandeling</w:t>
      </w:r>
      <w:r w:rsidR="00470077">
        <w:t>. Afhankelijk wie er verantwoordelijk is voor het betreffende ARS, wordt het in dat package geplaatst.</w:t>
      </w:r>
    </w:p>
    <w:p w14:paraId="0CF0F6EF" w14:textId="77777777" w:rsidR="00470077" w:rsidRDefault="00470077" w:rsidP="00470077">
      <w:pPr>
        <w:keepNext/>
      </w:pPr>
      <w:r>
        <w:rPr>
          <w:noProof/>
        </w:rPr>
        <w:drawing>
          <wp:inline distT="0" distB="0" distL="0" distR="0" wp14:anchorId="19726773" wp14:editId="54F77860">
            <wp:extent cx="4429125" cy="3105150"/>
            <wp:effectExtent l="0" t="0" r="9525" b="0"/>
            <wp:docPr id="45" name="Afbeelding 45"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Afbeelding 45" descr="Afbeelding met tekst&#10;&#10;Automatisch gegenereerde beschrijving"/>
                    <pic:cNvPicPr/>
                  </pic:nvPicPr>
                  <pic:blipFill>
                    <a:blip r:embed="rId24"/>
                    <a:stretch>
                      <a:fillRect/>
                    </a:stretch>
                  </pic:blipFill>
                  <pic:spPr>
                    <a:xfrm>
                      <a:off x="0" y="0"/>
                      <a:ext cx="4429125" cy="3105150"/>
                    </a:xfrm>
                    <a:prstGeom prst="rect">
                      <a:avLst/>
                    </a:prstGeom>
                  </pic:spPr>
                </pic:pic>
              </a:graphicData>
            </a:graphic>
          </wp:inline>
        </w:drawing>
      </w:r>
    </w:p>
    <w:p w14:paraId="70546EFB" w14:textId="072A9B2B" w:rsidR="00470077" w:rsidRDefault="00470077" w:rsidP="00470077">
      <w:pPr>
        <w:pStyle w:val="Bijschrift"/>
      </w:pPr>
      <w:r>
        <w:t xml:space="preserve">Figuur </w:t>
      </w:r>
      <w:fldSimple w:instr=" SEQ Figuur \* ARABIC ">
        <w:r w:rsidR="00754D0E">
          <w:rPr>
            <w:noProof/>
          </w:rPr>
          <w:t>13</w:t>
        </w:r>
      </w:fldSimple>
      <w:r>
        <w:t>: resultaat opruimen ARS'n</w:t>
      </w:r>
    </w:p>
    <w:p w14:paraId="1855FD72" w14:textId="77777777" w:rsidR="006959F4" w:rsidRDefault="006959F4">
      <w:pPr>
        <w:spacing w:after="200"/>
        <w:rPr>
          <w:rFonts w:asciiTheme="majorHAnsi" w:eastAsia="Times New Roman" w:hAnsiTheme="majorHAnsi" w:cs="Times New Roman"/>
          <w:i/>
          <w:sz w:val="24"/>
        </w:rPr>
      </w:pPr>
      <w:r>
        <w:br w:type="page"/>
      </w:r>
    </w:p>
    <w:p w14:paraId="4AB1E536" w14:textId="7F6B6904" w:rsidR="001706D3" w:rsidRDefault="006959F4" w:rsidP="001706D3">
      <w:pPr>
        <w:pStyle w:val="Kop3"/>
      </w:pPr>
      <w:bookmarkStart w:id="13" w:name="_Toc151460318"/>
      <w:r>
        <w:lastRenderedPageBreak/>
        <w:t>Update ARS</w:t>
      </w:r>
      <w:bookmarkEnd w:id="13"/>
    </w:p>
    <w:p w14:paraId="081F4AE3" w14:textId="77777777" w:rsidR="006959F4" w:rsidRDefault="006959F4" w:rsidP="001706D3">
      <w:pPr>
        <w:pStyle w:val="Kop3"/>
      </w:pPr>
    </w:p>
    <w:p w14:paraId="7B35F358" w14:textId="10C87E5D" w:rsidR="006959F4" w:rsidRDefault="006959F4" w:rsidP="006959F4">
      <w:r>
        <w:t>Het derde en laatste script voegt voor alle aanwezige ARn op het TPD een composite diagram van het type ARS aan en plaats hierop de event, assess en response part en zet in de notes de standaard tekst in het Engels van deze ARS-typen. Alle teksten kunnen hierna nog handmatig aangepast worden mocht dat nodig zijn.</w:t>
      </w:r>
    </w:p>
    <w:p w14:paraId="2C234C75" w14:textId="77777777" w:rsidR="006959F4" w:rsidRDefault="006959F4" w:rsidP="006959F4"/>
    <w:p w14:paraId="7007A30A" w14:textId="35FC5B73" w:rsidR="006959F4" w:rsidRDefault="006959F4" w:rsidP="006959F4">
      <w:r>
        <w:t xml:space="preserve">Aangezien belangrijke parameters van deze teksten gebaseerd zijn op het model, is een goede naamgeving conventie hierbij erg belangrijk. </w:t>
      </w:r>
      <w:r w:rsidR="00FC766E">
        <w:t>Deze conventie houdt zich natuurlijk aan de basis zoals gesteld in DEMOSL</w:t>
      </w:r>
      <w:r w:rsidR="00CF4103">
        <w:t xml:space="preserve"> (versie: 4.7.2). </w:t>
      </w:r>
      <w:r>
        <w:t>In een volgende versie van de MDG worden deze ook gebruikt om te controleren op modelleerregels.</w:t>
      </w:r>
    </w:p>
    <w:p w14:paraId="6581F86B" w14:textId="77777777" w:rsidR="006959F4" w:rsidRDefault="006959F4" w:rsidP="006959F4"/>
    <w:p w14:paraId="72AE2C3A" w14:textId="2C47D4FF" w:rsidR="006959F4" w:rsidRDefault="006959F4" w:rsidP="006959F4">
      <w:r>
        <w:t>Het moment om het script te runnen is als alle AR’n zijn geplaatst op het TPD van TKxx.</w:t>
      </w:r>
    </w:p>
    <w:p w14:paraId="2CFABF09" w14:textId="3E866096" w:rsidR="0007642D" w:rsidRPr="00BD5063" w:rsidRDefault="0007642D" w:rsidP="006959F4">
      <w:pPr>
        <w:rPr>
          <w:lang w:val="en-US"/>
        </w:rPr>
      </w:pPr>
      <w:r w:rsidRPr="00BD5063">
        <w:rPr>
          <w:lang w:val="en-US"/>
        </w:rPr>
        <w:t>N</w:t>
      </w:r>
      <w:r w:rsidR="00370723" w:rsidRPr="00BD5063">
        <w:rPr>
          <w:lang w:val="en-US"/>
        </w:rPr>
        <w:t>aamgevings</w:t>
      </w:r>
      <w:r w:rsidRPr="00BD5063">
        <w:rPr>
          <w:lang w:val="en-US"/>
        </w:rPr>
        <w:t>conventie:</w:t>
      </w:r>
    </w:p>
    <w:p w14:paraId="01FCF012" w14:textId="77777777" w:rsidR="0007642D" w:rsidRPr="00BD5063" w:rsidRDefault="0007642D" w:rsidP="006959F4">
      <w:pPr>
        <w:rPr>
          <w:lang w:val="en-US"/>
        </w:rPr>
      </w:pPr>
    </w:p>
    <w:p w14:paraId="41CB34AA" w14:textId="46017E73" w:rsidR="0007642D" w:rsidRPr="0007642D" w:rsidRDefault="0007642D" w:rsidP="006959F4">
      <w:pPr>
        <w:rPr>
          <w:lang w:val="en-US"/>
        </w:rPr>
      </w:pPr>
      <w:r w:rsidRPr="0007642D">
        <w:rPr>
          <w:lang w:val="en-US"/>
        </w:rPr>
        <w:t>Transaction Kind Name, name v</w:t>
      </w:r>
      <w:r>
        <w:rPr>
          <w:lang w:val="en-US"/>
        </w:rPr>
        <w:t>an TK: [casekind] &lt;production -ing verb&gt;</w:t>
      </w:r>
    </w:p>
    <w:p w14:paraId="5DEB798B" w14:textId="6028C049" w:rsidR="00FC766E" w:rsidRDefault="0007642D" w:rsidP="006959F4">
      <w:pPr>
        <w:rPr>
          <w:lang w:val="en-US"/>
        </w:rPr>
      </w:pPr>
      <w:r>
        <w:rPr>
          <w:lang w:val="en-US"/>
        </w:rPr>
        <w:t>Transaction Kind Number, alias van TK: &lt;xx&gt;</w:t>
      </w:r>
    </w:p>
    <w:p w14:paraId="5103B6E3" w14:textId="3D26D22F" w:rsidR="0007642D" w:rsidRDefault="0007642D" w:rsidP="006959F4">
      <w:pPr>
        <w:rPr>
          <w:lang w:val="en-US"/>
        </w:rPr>
      </w:pPr>
      <w:r>
        <w:rPr>
          <w:lang w:val="en-US"/>
        </w:rPr>
        <w:t>TAR(xx) Name: [casekind] &lt;production nominal&gt;</w:t>
      </w:r>
    </w:p>
    <w:p w14:paraId="3F032179" w14:textId="3F585F9D" w:rsidR="0007642D" w:rsidRDefault="0007642D" w:rsidP="006959F4">
      <w:pPr>
        <w:rPr>
          <w:lang w:val="en-US"/>
        </w:rPr>
      </w:pPr>
      <w:r>
        <w:rPr>
          <w:lang w:val="en-US"/>
        </w:rPr>
        <w:t>Executing Actor Role: [casekind] &lt;production nominal&gt;</w:t>
      </w:r>
    </w:p>
    <w:p w14:paraId="3A7E0AC9" w14:textId="52B0A33E" w:rsidR="0007642D" w:rsidRDefault="0007642D" w:rsidP="006959F4">
      <w:pPr>
        <w:rPr>
          <w:lang w:val="en-US"/>
        </w:rPr>
      </w:pPr>
      <w:r>
        <w:rPr>
          <w:lang w:val="en-US"/>
        </w:rPr>
        <w:t>Product Kind Name&lt; name van PK: the [casekind] is &lt;production past tense&gt;</w:t>
      </w:r>
    </w:p>
    <w:p w14:paraId="2D7950FA" w14:textId="5AAA028A" w:rsidR="0007642D" w:rsidRDefault="0007642D" w:rsidP="006959F4">
      <w:pPr>
        <w:rPr>
          <w:lang w:val="en-US"/>
        </w:rPr>
      </w:pPr>
      <w:r>
        <w:rPr>
          <w:lang w:val="en-US"/>
        </w:rPr>
        <w:t>Action Rule Name: contains the coordination act</w:t>
      </w:r>
    </w:p>
    <w:p w14:paraId="2522B3CF" w14:textId="2865A3EE" w:rsidR="0007642D" w:rsidRDefault="0007642D" w:rsidP="006959F4">
      <w:pPr>
        <w:rPr>
          <w:lang w:val="en-US"/>
        </w:rPr>
      </w:pPr>
      <w:r>
        <w:rPr>
          <w:lang w:val="en-US"/>
        </w:rPr>
        <w:t>Action Rule Alias: xx.ii where ii is the ARS-type number with:</w:t>
      </w:r>
    </w:p>
    <w:p w14:paraId="7894CC38" w14:textId="77777777" w:rsidR="00370723" w:rsidRDefault="00370723" w:rsidP="006959F4">
      <w:pPr>
        <w:rPr>
          <w:lang w:val="en-US"/>
        </w:rPr>
      </w:pPr>
    </w:p>
    <w:p w14:paraId="70200CE8" w14:textId="68D25B9C" w:rsidR="0007642D" w:rsidRDefault="0007642D" w:rsidP="006959F4">
      <w:pPr>
        <w:rPr>
          <w:lang w:val="en-US"/>
        </w:rPr>
      </w:pPr>
      <w:r>
        <w:rPr>
          <w:lang w:val="en-US"/>
        </w:rPr>
        <w:tab/>
        <w:t>01: re</w:t>
      </w:r>
      <w:r w:rsidR="00370723">
        <w:rPr>
          <w:lang w:val="en-US"/>
        </w:rPr>
        <w:t>sponse</w:t>
      </w:r>
      <w:r>
        <w:rPr>
          <w:lang w:val="en-US"/>
        </w:rPr>
        <w:t xml:space="preserve"> to request, request other TKs</w:t>
      </w:r>
    </w:p>
    <w:p w14:paraId="4CB6590C" w14:textId="3082BD0C" w:rsidR="0007642D" w:rsidRDefault="0007642D" w:rsidP="006959F4">
      <w:pPr>
        <w:rPr>
          <w:lang w:val="en-US"/>
        </w:rPr>
      </w:pPr>
      <w:r>
        <w:rPr>
          <w:lang w:val="en-US"/>
        </w:rPr>
        <w:tab/>
        <w:t>02: re</w:t>
      </w:r>
      <w:r w:rsidR="00370723">
        <w:rPr>
          <w:lang w:val="en-US"/>
        </w:rPr>
        <w:t>sponse</w:t>
      </w:r>
      <w:r>
        <w:rPr>
          <w:lang w:val="en-US"/>
        </w:rPr>
        <w:t xml:space="preserve"> to request, respond with decline or promise</w:t>
      </w:r>
    </w:p>
    <w:p w14:paraId="64560A3C" w14:textId="791024AA" w:rsidR="0007642D" w:rsidRDefault="0007642D" w:rsidP="006959F4">
      <w:pPr>
        <w:rPr>
          <w:lang w:val="en-US"/>
        </w:rPr>
      </w:pPr>
      <w:r>
        <w:rPr>
          <w:lang w:val="en-US"/>
        </w:rPr>
        <w:tab/>
        <w:t>03: re</w:t>
      </w:r>
      <w:r w:rsidR="00370723">
        <w:rPr>
          <w:lang w:val="en-US"/>
        </w:rPr>
        <w:t>sponse</w:t>
      </w:r>
      <w:r>
        <w:rPr>
          <w:lang w:val="en-US"/>
        </w:rPr>
        <w:t xml:space="preserve"> to promise, request other TKs</w:t>
      </w:r>
    </w:p>
    <w:p w14:paraId="30036AE3" w14:textId="5906C985" w:rsidR="0007642D" w:rsidRDefault="0007642D" w:rsidP="006959F4">
      <w:pPr>
        <w:rPr>
          <w:lang w:val="en-US"/>
        </w:rPr>
      </w:pPr>
      <w:r>
        <w:rPr>
          <w:lang w:val="en-US"/>
        </w:rPr>
        <w:tab/>
        <w:t>04: re</w:t>
      </w:r>
      <w:r w:rsidR="00370723">
        <w:rPr>
          <w:lang w:val="en-US"/>
        </w:rPr>
        <w:t>sponse</w:t>
      </w:r>
      <w:r>
        <w:rPr>
          <w:lang w:val="en-US"/>
        </w:rPr>
        <w:t xml:space="preserve"> to promise, respond with execute and declare</w:t>
      </w:r>
    </w:p>
    <w:p w14:paraId="051C7888" w14:textId="5BDD9E0C" w:rsidR="00370723" w:rsidRDefault="00370723" w:rsidP="006959F4">
      <w:pPr>
        <w:rPr>
          <w:lang w:val="en-US"/>
        </w:rPr>
      </w:pPr>
      <w:r>
        <w:rPr>
          <w:lang w:val="en-US"/>
        </w:rPr>
        <w:tab/>
        <w:t>05: response to declare, respond with accept or reject</w:t>
      </w:r>
    </w:p>
    <w:p w14:paraId="3F89117B" w14:textId="77777777" w:rsidR="00370723" w:rsidRDefault="00370723" w:rsidP="006959F4">
      <w:pPr>
        <w:rPr>
          <w:lang w:val="en-US"/>
        </w:rPr>
      </w:pPr>
    </w:p>
    <w:p w14:paraId="5C4293E5" w14:textId="04ACCB37" w:rsidR="00370723" w:rsidRDefault="00370723" w:rsidP="006959F4">
      <w:pPr>
        <w:rPr>
          <w:lang w:val="en-US"/>
        </w:rPr>
      </w:pPr>
      <w:r>
        <w:rPr>
          <w:lang w:val="en-US"/>
        </w:rPr>
        <w:tab/>
        <w:t>06: response to revoke request, respond with allow or refuse</w:t>
      </w:r>
    </w:p>
    <w:p w14:paraId="3F4F7295" w14:textId="1B1966FF" w:rsidR="00370723" w:rsidRDefault="00370723" w:rsidP="006959F4">
      <w:pPr>
        <w:rPr>
          <w:lang w:val="en-US"/>
        </w:rPr>
      </w:pPr>
      <w:r>
        <w:rPr>
          <w:lang w:val="en-US"/>
        </w:rPr>
        <w:tab/>
        <w:t>07: response to revoke promise, respond with allow or refuse</w:t>
      </w:r>
    </w:p>
    <w:p w14:paraId="2D9F35CB" w14:textId="6688B692" w:rsidR="00370723" w:rsidRDefault="00370723" w:rsidP="006959F4">
      <w:pPr>
        <w:rPr>
          <w:lang w:val="en-US"/>
        </w:rPr>
      </w:pPr>
      <w:r>
        <w:rPr>
          <w:lang w:val="en-US"/>
        </w:rPr>
        <w:tab/>
        <w:t>08: response to revoke declare, respond with allow or refuse</w:t>
      </w:r>
    </w:p>
    <w:p w14:paraId="58A13B76" w14:textId="38D8A968" w:rsidR="00370723" w:rsidRDefault="00370723" w:rsidP="006959F4">
      <w:pPr>
        <w:rPr>
          <w:lang w:val="en-US"/>
        </w:rPr>
      </w:pPr>
      <w:r>
        <w:rPr>
          <w:lang w:val="en-US"/>
        </w:rPr>
        <w:tab/>
        <w:t>09: response to revoke accept, respond with allow or refuse</w:t>
      </w:r>
    </w:p>
    <w:p w14:paraId="58FA5EC5" w14:textId="77777777" w:rsidR="00370723" w:rsidRDefault="00370723" w:rsidP="006959F4">
      <w:pPr>
        <w:rPr>
          <w:lang w:val="en-US"/>
        </w:rPr>
      </w:pPr>
    </w:p>
    <w:p w14:paraId="1DB0C91F" w14:textId="02197553" w:rsidR="00370723" w:rsidRDefault="00370723" w:rsidP="006959F4">
      <w:pPr>
        <w:rPr>
          <w:lang w:val="en-US"/>
        </w:rPr>
      </w:pPr>
      <w:r>
        <w:rPr>
          <w:lang w:val="en-US"/>
        </w:rPr>
        <w:tab/>
        <w:t>10: response to request selfstarter, respond with decline or promise</w:t>
      </w:r>
    </w:p>
    <w:p w14:paraId="692479B0" w14:textId="1EB6AC56" w:rsidR="00370723" w:rsidRDefault="00370723" w:rsidP="006959F4">
      <w:pPr>
        <w:rPr>
          <w:lang w:val="en-US"/>
        </w:rPr>
      </w:pPr>
      <w:r>
        <w:rPr>
          <w:lang w:val="en-US"/>
        </w:rPr>
        <w:tab/>
        <w:t>11: response to promise selfstarter, respond with request other TKs</w:t>
      </w:r>
    </w:p>
    <w:p w14:paraId="0FA7DCEE" w14:textId="1BC9F52F" w:rsidR="00370723" w:rsidRDefault="00370723" w:rsidP="006959F4">
      <w:pPr>
        <w:rPr>
          <w:lang w:val="en-US"/>
        </w:rPr>
      </w:pPr>
      <w:r>
        <w:rPr>
          <w:lang w:val="en-US"/>
        </w:rPr>
        <w:tab/>
        <w:t>12: response to promise selfstarter, respond with execute and declare</w:t>
      </w:r>
    </w:p>
    <w:p w14:paraId="161F73F5" w14:textId="0F56E285" w:rsidR="00370723" w:rsidRDefault="00370723" w:rsidP="006959F4">
      <w:pPr>
        <w:rPr>
          <w:lang w:val="en-US"/>
        </w:rPr>
      </w:pPr>
      <w:r>
        <w:rPr>
          <w:lang w:val="en-US"/>
        </w:rPr>
        <w:tab/>
        <w:t>13: response to declare selfstarter, respond with accept or reject</w:t>
      </w:r>
    </w:p>
    <w:p w14:paraId="1DE016B2" w14:textId="6BACDFBA" w:rsidR="00370723" w:rsidRDefault="00370723" w:rsidP="006959F4">
      <w:r w:rsidRPr="00370723">
        <w:lastRenderedPageBreak/>
        <w:t>Door het gebruik te m</w:t>
      </w:r>
      <w:r>
        <w:t>aken van de patterns uit de toolbox krijg je automatisch de juiste ARS-typen op je TPD. Dus bij een normale transactiesoort: 1 t/m 9. Bij een zelfstartende transactiesoort 6 t/m 13.</w:t>
      </w:r>
    </w:p>
    <w:p w14:paraId="2024C56F" w14:textId="77777777" w:rsidR="00370723" w:rsidRDefault="00370723" w:rsidP="006959F4"/>
    <w:p w14:paraId="309DEBA8" w14:textId="434B5726" w:rsidR="00370723" w:rsidRDefault="00370723" w:rsidP="006959F4">
      <w:r>
        <w:t xml:space="preserve">Er bestaat ook nog de mogelijkheid voor het aanduiden van een ARS-type 14, echter dit is een lege huls en de tekst wordt hier handmatig neergezet en </w:t>
      </w:r>
    </w:p>
    <w:p w14:paraId="16F73231" w14:textId="77777777" w:rsidR="00370723" w:rsidRPr="00370723" w:rsidRDefault="00370723" w:rsidP="006959F4"/>
    <w:p w14:paraId="1F7920A2" w14:textId="77777777" w:rsidR="00370723" w:rsidRPr="00370723" w:rsidRDefault="00370723" w:rsidP="006959F4"/>
    <w:p w14:paraId="56AB2605" w14:textId="77777777" w:rsidR="00FC766E" w:rsidRPr="00370723" w:rsidRDefault="00FC766E" w:rsidP="006959F4"/>
    <w:p w14:paraId="76A482BC" w14:textId="77777777" w:rsidR="006959F4" w:rsidRPr="00370723" w:rsidRDefault="006959F4">
      <w:pPr>
        <w:spacing w:after="200"/>
      </w:pPr>
      <w:r w:rsidRPr="00370723">
        <w:br w:type="page"/>
      </w:r>
    </w:p>
    <w:p w14:paraId="54CF9725" w14:textId="49920560" w:rsidR="0078404D" w:rsidRDefault="0078404D" w:rsidP="0078404D">
      <w:pPr>
        <w:pStyle w:val="Kop2"/>
      </w:pPr>
      <w:bookmarkStart w:id="14" w:name="_Toc151460319"/>
      <w:r>
        <w:lastRenderedPageBreak/>
        <w:t>Value Types</w:t>
      </w:r>
      <w:bookmarkEnd w:id="14"/>
    </w:p>
    <w:p w14:paraId="308A8F44" w14:textId="33A52D53" w:rsidR="0078404D" w:rsidRDefault="0078404D" w:rsidP="0078404D">
      <w:r>
        <w:t xml:space="preserve">DEMO gaat uit van een attribute type wanneer deze uitgedrukt kan worden in een value type, denk hierbij aan de Standard Index voor eenheden. De lijst zoals deze is gedefinieerd in de laatste DEMO-SL is opgenomen in de MDG. Deze coding datatypes heeft de naam “SI (Value Types)”. </w:t>
      </w:r>
      <w:r w:rsidR="00BD1CD0">
        <w:t>Het importeren van de MDG stelt dit automatisch in. Mocht dat niet het geval zijn kun je e</w:t>
      </w:r>
      <w:r>
        <w:t xml:space="preserve">enmalig definiëren </w:t>
      </w:r>
      <w:r w:rsidR="00BD1CD0">
        <w:t>op</w:t>
      </w:r>
      <w:r>
        <w:t xml:space="preserve"> een OFD of een HD </w:t>
      </w:r>
      <w:r w:rsidR="00BD1CD0">
        <w:t>diagram</w:t>
      </w:r>
      <w:r>
        <w:t>.</w:t>
      </w:r>
      <w:r w:rsidR="00BD1CD0">
        <w:t xml:space="preserve"> Met een rechtermuisklik op het diagram zelf, selecteer je “properties”. Selecteer “Elements” en zet de dropdownbox van “language” op “SI (Value Types)”.</w:t>
      </w:r>
    </w:p>
    <w:p w14:paraId="2FD64700" w14:textId="77777777" w:rsidR="00BD1CD0" w:rsidRDefault="00BD1CD0" w:rsidP="00BD1CD0">
      <w:pPr>
        <w:keepNext/>
      </w:pPr>
      <w:r>
        <w:rPr>
          <w:noProof/>
        </w:rPr>
        <w:drawing>
          <wp:inline distT="0" distB="0" distL="0" distR="0" wp14:anchorId="01AE1490" wp14:editId="1906384F">
            <wp:extent cx="6097270" cy="3717925"/>
            <wp:effectExtent l="0" t="0" r="0" b="0"/>
            <wp:docPr id="878741208" name="Afbeelding 1" descr="Afbeelding met tekst, schermopname, software, scher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8741208" name="Afbeelding 1" descr="Afbeelding met tekst, schermopname, software, scherm&#10;&#10;Automatisch gegenereerde beschrijving"/>
                    <pic:cNvPicPr/>
                  </pic:nvPicPr>
                  <pic:blipFill>
                    <a:blip r:embed="rId25"/>
                    <a:stretch>
                      <a:fillRect/>
                    </a:stretch>
                  </pic:blipFill>
                  <pic:spPr>
                    <a:xfrm>
                      <a:off x="0" y="0"/>
                      <a:ext cx="6097270" cy="3717925"/>
                    </a:xfrm>
                    <a:prstGeom prst="rect">
                      <a:avLst/>
                    </a:prstGeom>
                  </pic:spPr>
                </pic:pic>
              </a:graphicData>
            </a:graphic>
          </wp:inline>
        </w:drawing>
      </w:r>
    </w:p>
    <w:p w14:paraId="6BF82150" w14:textId="7B6E6883" w:rsidR="00BD1CD0" w:rsidRDefault="00BD1CD0" w:rsidP="00BD1CD0">
      <w:pPr>
        <w:pStyle w:val="Bijschrift"/>
      </w:pPr>
      <w:r>
        <w:t xml:space="preserve">Figuur </w:t>
      </w:r>
      <w:fldSimple w:instr=" SEQ Figuur \* ARABIC ">
        <w:r w:rsidR="00754D0E">
          <w:rPr>
            <w:noProof/>
          </w:rPr>
          <w:t>14</w:t>
        </w:r>
      </w:fldSimple>
      <w:r>
        <w:t>: Stadaard Index voor value types instellen</w:t>
      </w:r>
    </w:p>
    <w:p w14:paraId="414A4553" w14:textId="77777777" w:rsidR="00614BFF" w:rsidRDefault="00614BFF">
      <w:pPr>
        <w:spacing w:after="200"/>
        <w:rPr>
          <w:rFonts w:asciiTheme="majorHAnsi" w:eastAsia="Times New Roman" w:hAnsiTheme="majorHAnsi" w:cs="Times New Roman"/>
          <w:b/>
          <w:sz w:val="52"/>
        </w:rPr>
      </w:pPr>
      <w:r>
        <w:br w:type="page"/>
      </w:r>
    </w:p>
    <w:p w14:paraId="744FA7C7" w14:textId="5E8255C8" w:rsidR="00614BFF" w:rsidRDefault="00614BFF" w:rsidP="00614BFF">
      <w:pPr>
        <w:pStyle w:val="Kop2"/>
      </w:pPr>
      <w:bookmarkStart w:id="15" w:name="_Toc151460320"/>
      <w:r>
        <w:lastRenderedPageBreak/>
        <w:t>Importeren predefin</w:t>
      </w:r>
      <w:r w:rsidR="006028DE">
        <w:t>e</w:t>
      </w:r>
      <w:r>
        <w:t>d tagged values</w:t>
      </w:r>
      <w:bookmarkEnd w:id="15"/>
    </w:p>
    <w:p w14:paraId="19BF8651" w14:textId="58E45C5C" w:rsidR="00614BFF" w:rsidRPr="00614BFF" w:rsidRDefault="00614BFF" w:rsidP="00614BFF">
      <w:pPr>
        <w:rPr>
          <w:lang w:val="en-US"/>
        </w:rPr>
      </w:pPr>
      <w:r>
        <w:t xml:space="preserve">De shapescripts maken gebruik van predefined tagged values die niet automatisch mee komen met de MDG. </w:t>
      </w:r>
      <w:r w:rsidRPr="00614BFF">
        <w:rPr>
          <w:lang w:val="en-US"/>
        </w:rPr>
        <w:t>Ga naar Settings, Import Reference Data. Selecteer het bestand “</w:t>
      </w:r>
      <w:r>
        <w:rPr>
          <w:lang w:val="en-US"/>
        </w:rPr>
        <w:t>DEMO4_MDG_</w:t>
      </w:r>
      <w:r w:rsidRPr="00614BFF">
        <w:rPr>
          <w:lang w:val="en-US"/>
        </w:rPr>
        <w:t>tagged</w:t>
      </w:r>
      <w:r>
        <w:rPr>
          <w:lang w:val="en-US"/>
        </w:rPr>
        <w:t xml:space="preserve">_values” in de </w:t>
      </w:r>
      <w:r w:rsidRPr="00905FB8">
        <w:rPr>
          <w:lang w:val="en-US"/>
        </w:rPr>
        <w:t>&lt;DEMO4 downloads&gt; locatie.</w:t>
      </w:r>
    </w:p>
    <w:p w14:paraId="706B8EF4" w14:textId="77777777" w:rsidR="00614BFF" w:rsidRDefault="00614BFF" w:rsidP="00614BFF">
      <w:pPr>
        <w:keepNext/>
      </w:pPr>
      <w:r>
        <w:rPr>
          <w:noProof/>
        </w:rPr>
        <w:drawing>
          <wp:inline distT="0" distB="0" distL="0" distR="0" wp14:anchorId="3231F08D" wp14:editId="40E628AA">
            <wp:extent cx="3686175" cy="4105275"/>
            <wp:effectExtent l="0" t="0" r="9525" b="9525"/>
            <wp:docPr id="597553114" name="Afbeelding 1" descr="Afbeelding met tekst, elektronica, schermopname, softwar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553114" name="Afbeelding 1" descr="Afbeelding met tekst, elektronica, schermopname, software&#10;&#10;Automatisch gegenereerde beschrijving"/>
                    <pic:cNvPicPr/>
                  </pic:nvPicPr>
                  <pic:blipFill>
                    <a:blip r:embed="rId26"/>
                    <a:stretch>
                      <a:fillRect/>
                    </a:stretch>
                  </pic:blipFill>
                  <pic:spPr>
                    <a:xfrm>
                      <a:off x="0" y="0"/>
                      <a:ext cx="3686175" cy="4105275"/>
                    </a:xfrm>
                    <a:prstGeom prst="rect">
                      <a:avLst/>
                    </a:prstGeom>
                  </pic:spPr>
                </pic:pic>
              </a:graphicData>
            </a:graphic>
          </wp:inline>
        </w:drawing>
      </w:r>
    </w:p>
    <w:p w14:paraId="3A8D7AFA" w14:textId="02C8B95F" w:rsidR="00614BFF" w:rsidRPr="00905FB8" w:rsidRDefault="00614BFF" w:rsidP="00614BFF">
      <w:pPr>
        <w:pStyle w:val="Bijschrift"/>
        <w:rPr>
          <w:lang w:val="en-US"/>
        </w:rPr>
      </w:pPr>
      <w:r w:rsidRPr="00905FB8">
        <w:rPr>
          <w:lang w:val="en-US"/>
        </w:rPr>
        <w:t xml:space="preserve">Figuur </w:t>
      </w:r>
      <w:r>
        <w:fldChar w:fldCharType="begin"/>
      </w:r>
      <w:r w:rsidRPr="00905FB8">
        <w:rPr>
          <w:lang w:val="en-US"/>
        </w:rPr>
        <w:instrText xml:space="preserve"> SEQ Figuur \* ARABIC </w:instrText>
      </w:r>
      <w:r>
        <w:fldChar w:fldCharType="separate"/>
      </w:r>
      <w:r w:rsidR="00754D0E">
        <w:rPr>
          <w:noProof/>
          <w:lang w:val="en-US"/>
        </w:rPr>
        <w:t>15</w:t>
      </w:r>
      <w:r>
        <w:rPr>
          <w:noProof/>
        </w:rPr>
        <w:fldChar w:fldCharType="end"/>
      </w:r>
      <w:r w:rsidRPr="00905FB8">
        <w:rPr>
          <w:lang w:val="en-US"/>
        </w:rPr>
        <w:t>: Importeren reference data: tagged values</w:t>
      </w:r>
    </w:p>
    <w:p w14:paraId="4B165FCA" w14:textId="77777777" w:rsidR="00B049EB" w:rsidRPr="00905FB8" w:rsidRDefault="00B049EB">
      <w:pPr>
        <w:spacing w:after="200"/>
        <w:rPr>
          <w:lang w:val="en-US"/>
        </w:rPr>
      </w:pPr>
      <w:r w:rsidRPr="00905FB8">
        <w:rPr>
          <w:lang w:val="en-US"/>
        </w:rPr>
        <w:br w:type="page"/>
      </w:r>
    </w:p>
    <w:p w14:paraId="6E264E9B" w14:textId="019543B9" w:rsidR="00B049EB" w:rsidRDefault="00B049EB" w:rsidP="00B049EB">
      <w:pPr>
        <w:pStyle w:val="Kop2"/>
      </w:pPr>
      <w:bookmarkStart w:id="16" w:name="_Toc151460321"/>
      <w:r>
        <w:lastRenderedPageBreak/>
        <w:t>Werking DEMO4 MDG</w:t>
      </w:r>
      <w:bookmarkEnd w:id="16"/>
    </w:p>
    <w:p w14:paraId="5653CB53" w14:textId="2D3443BF" w:rsidR="00AD237F" w:rsidRDefault="00AD237F" w:rsidP="00AD237F">
      <w:pPr>
        <w:pStyle w:val="Kop3"/>
      </w:pPr>
    </w:p>
    <w:p w14:paraId="4917B015" w14:textId="57D3A959" w:rsidR="00AD237F" w:rsidRDefault="00AD237F" w:rsidP="00AD237F">
      <w:pPr>
        <w:pStyle w:val="Kop3"/>
      </w:pPr>
      <w:bookmarkStart w:id="17" w:name="_Toc151460322"/>
      <w:r>
        <w:t>Inleiding</w:t>
      </w:r>
      <w:bookmarkEnd w:id="17"/>
    </w:p>
    <w:p w14:paraId="6E1498EA" w14:textId="273B4431" w:rsidR="00AD237F" w:rsidRDefault="00AD237F" w:rsidP="00AD237F">
      <w:pPr>
        <w:pStyle w:val="Kop3"/>
      </w:pPr>
    </w:p>
    <w:p w14:paraId="27B3D6F5" w14:textId="52A3F658" w:rsidR="00AD237F" w:rsidRDefault="00AD237F" w:rsidP="00AD237F">
      <w:r>
        <w:t>De werking van de DEMO4 MDG is opgezet per aspectmodel, per diagram type. De aspectmodellen in volgorde behandeld zijn:</w:t>
      </w:r>
    </w:p>
    <w:p w14:paraId="772E6FD2" w14:textId="3661A1A7" w:rsidR="00AD237F" w:rsidRDefault="00AD237F" w:rsidP="00AD237F">
      <w:pPr>
        <w:pStyle w:val="Lijstalinea"/>
        <w:numPr>
          <w:ilvl w:val="0"/>
          <w:numId w:val="3"/>
        </w:numPr>
      </w:pPr>
      <w:r>
        <w:t>Cooperation Model (CM samenwerkingsmodel)</w:t>
      </w:r>
    </w:p>
    <w:p w14:paraId="5A8343E1" w14:textId="553281CF" w:rsidR="00AD237F" w:rsidRDefault="00AD237F" w:rsidP="00AD237F">
      <w:pPr>
        <w:pStyle w:val="Lijstalinea"/>
        <w:numPr>
          <w:ilvl w:val="0"/>
          <w:numId w:val="3"/>
        </w:numPr>
      </w:pPr>
      <w:r>
        <w:t>Process Model (PM procesmodel)</w:t>
      </w:r>
    </w:p>
    <w:p w14:paraId="0DAAD31F" w14:textId="25BA72A3" w:rsidR="00AD237F" w:rsidRDefault="00AD237F" w:rsidP="00AD237F">
      <w:pPr>
        <w:pStyle w:val="Lijstalinea"/>
        <w:numPr>
          <w:ilvl w:val="0"/>
          <w:numId w:val="3"/>
        </w:numPr>
      </w:pPr>
      <w:r>
        <w:t>Fact Model (FM feitenmodel)</w:t>
      </w:r>
    </w:p>
    <w:p w14:paraId="7CCCA00B" w14:textId="445E8217" w:rsidR="00AD237F" w:rsidRDefault="00AD237F" w:rsidP="00AD237F">
      <w:pPr>
        <w:pStyle w:val="Lijstalinea"/>
        <w:numPr>
          <w:ilvl w:val="0"/>
          <w:numId w:val="3"/>
        </w:numPr>
        <w:rPr>
          <w:lang w:val="en-US"/>
        </w:rPr>
      </w:pPr>
      <w:r w:rsidRPr="00AD237F">
        <w:rPr>
          <w:lang w:val="en-US"/>
        </w:rPr>
        <w:t>Action Model (AM actie</w:t>
      </w:r>
      <w:r>
        <w:rPr>
          <w:lang w:val="en-US"/>
        </w:rPr>
        <w:t>model)</w:t>
      </w:r>
    </w:p>
    <w:p w14:paraId="78B17E53" w14:textId="4D4CAA26" w:rsidR="00AD237F" w:rsidRDefault="00AD237F" w:rsidP="00AD237F">
      <w:pPr>
        <w:rPr>
          <w:lang w:val="en-US"/>
        </w:rPr>
      </w:pPr>
    </w:p>
    <w:p w14:paraId="11285D62" w14:textId="6192AC1F" w:rsidR="00AD237F" w:rsidRDefault="00AD237F" w:rsidP="00AD237F">
      <w:r w:rsidRPr="00AD237F">
        <w:t>Binnen het aspectmodel is e</w:t>
      </w:r>
      <w:r>
        <w:t>en diagram type HD (Hulpdiagram) opgenomen. Dit is geen officieel diagram type van DEMO4. Het geeft echter de mogelijkheid om visueel de objecten aan te maken en de relaties te leggen die volgen uit de andere aspectmodellen.</w:t>
      </w:r>
    </w:p>
    <w:p w14:paraId="52E213E7" w14:textId="46225B4F" w:rsidR="00AD237F" w:rsidRDefault="00AD237F" w:rsidP="00AD237F"/>
    <w:p w14:paraId="2F15D019" w14:textId="64399E6B" w:rsidR="00AD237F" w:rsidRPr="00AD237F" w:rsidRDefault="00AD237F" w:rsidP="00AD237F">
      <w:r>
        <w:t xml:space="preserve">In een nog uit te brengen </w:t>
      </w:r>
      <w:r w:rsidR="00605AC1">
        <w:t>Addon zal dit gedeelte overnemen in geïntegreerde scripts, waardoor het extra (dubbel) modelleren niet meer nodig is. De aspectmodellen worden dan gesynchroniseerd na elke wijziging op een aspectmodel.</w:t>
      </w:r>
    </w:p>
    <w:p w14:paraId="0FE9AE05" w14:textId="29894FA9" w:rsidR="00B049EB" w:rsidRDefault="00B049EB" w:rsidP="000344DA">
      <w:pPr>
        <w:pStyle w:val="Kop3"/>
      </w:pPr>
    </w:p>
    <w:p w14:paraId="13C1C57D" w14:textId="46CA5602" w:rsidR="000344DA" w:rsidRDefault="000344DA" w:rsidP="000344DA">
      <w:pPr>
        <w:pStyle w:val="Kop3"/>
      </w:pPr>
      <w:bookmarkStart w:id="18" w:name="_Toc151460323"/>
      <w:r>
        <w:t>Cooperation Model (CM samenwerkingsmodel)</w:t>
      </w:r>
      <w:bookmarkEnd w:id="18"/>
    </w:p>
    <w:p w14:paraId="5B525C06" w14:textId="01A12F18" w:rsidR="000344DA" w:rsidRDefault="000344DA" w:rsidP="000344DA">
      <w:pPr>
        <w:pStyle w:val="Kop3"/>
      </w:pPr>
    </w:p>
    <w:p w14:paraId="6DB75DA7" w14:textId="3EFEFBB5" w:rsidR="000344DA" w:rsidRDefault="000344DA" w:rsidP="000344DA">
      <w:r>
        <w:t>Op de juiste plaats in de projectbrowser selecteer een package en met een rechtermuisklik en selecteer “Add diagram…”. Selecteer het profile “DEMO4_MDG_Diagram” en het diagram type “CSD”.</w:t>
      </w:r>
    </w:p>
    <w:p w14:paraId="4B525B57" w14:textId="767A3A3A" w:rsidR="00FE23AC" w:rsidRDefault="0067737F" w:rsidP="00FE23AC">
      <w:pPr>
        <w:keepNext/>
      </w:pPr>
      <w:r w:rsidRPr="0067737F">
        <w:rPr>
          <w:noProof/>
        </w:rPr>
        <w:drawing>
          <wp:inline distT="0" distB="0" distL="0" distR="0" wp14:anchorId="4A18CCDD" wp14:editId="4C3395DD">
            <wp:extent cx="4772025" cy="3397869"/>
            <wp:effectExtent l="0" t="0" r="0" b="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772025" cy="3397869"/>
                    </a:xfrm>
                    <a:prstGeom prst="rect">
                      <a:avLst/>
                    </a:prstGeom>
                  </pic:spPr>
                </pic:pic>
              </a:graphicData>
            </a:graphic>
          </wp:inline>
        </w:drawing>
      </w:r>
    </w:p>
    <w:p w14:paraId="7BB32377" w14:textId="01AFC8B7" w:rsidR="000344DA" w:rsidRDefault="00FE23AC" w:rsidP="00FE23AC">
      <w:pPr>
        <w:pStyle w:val="Bijschrift"/>
      </w:pPr>
      <w:r>
        <w:t xml:space="preserve">Figuur </w:t>
      </w:r>
      <w:fldSimple w:instr=" SEQ Figuur \* ARABIC ">
        <w:r w:rsidR="00754D0E">
          <w:rPr>
            <w:noProof/>
          </w:rPr>
          <w:t>16</w:t>
        </w:r>
      </w:fldSimple>
      <w:r>
        <w:t>: Add diagram CSD</w:t>
      </w:r>
    </w:p>
    <w:p w14:paraId="11B139AD" w14:textId="72848D67" w:rsidR="00FE23AC" w:rsidRDefault="00FE23AC" w:rsidP="00FE23AC">
      <w:r>
        <w:lastRenderedPageBreak/>
        <w:t>Controleer dat de juiste toolbox beschikbaar is:</w:t>
      </w:r>
    </w:p>
    <w:p w14:paraId="69A8150A" w14:textId="77777777" w:rsidR="00FE23AC" w:rsidRDefault="00FE23AC" w:rsidP="00FE23AC">
      <w:pPr>
        <w:keepNext/>
      </w:pPr>
      <w:r>
        <w:rPr>
          <w:noProof/>
        </w:rPr>
        <w:drawing>
          <wp:inline distT="0" distB="0" distL="0" distR="0" wp14:anchorId="2CC291BA" wp14:editId="3F5D6A9B">
            <wp:extent cx="2619375" cy="3057525"/>
            <wp:effectExtent l="0" t="0" r="9525" b="9525"/>
            <wp:docPr id="20" name="Afbeelding 20"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fbeelding 20" descr="Afbeelding met tekst&#10;&#10;Automatisch gegenereerde beschrijving"/>
                    <pic:cNvPicPr/>
                  </pic:nvPicPr>
                  <pic:blipFill>
                    <a:blip r:embed="rId28"/>
                    <a:stretch>
                      <a:fillRect/>
                    </a:stretch>
                  </pic:blipFill>
                  <pic:spPr>
                    <a:xfrm>
                      <a:off x="0" y="0"/>
                      <a:ext cx="2619375" cy="3057525"/>
                    </a:xfrm>
                    <a:prstGeom prst="rect">
                      <a:avLst/>
                    </a:prstGeom>
                  </pic:spPr>
                </pic:pic>
              </a:graphicData>
            </a:graphic>
          </wp:inline>
        </w:drawing>
      </w:r>
    </w:p>
    <w:p w14:paraId="6231AFBD" w14:textId="661E3032" w:rsidR="00FE23AC" w:rsidRPr="001C4F18" w:rsidRDefault="00FE23AC" w:rsidP="00FE23AC">
      <w:pPr>
        <w:pStyle w:val="Bijschrift"/>
      </w:pPr>
      <w:r w:rsidRPr="001C4F18">
        <w:t xml:space="preserve">Figuur </w:t>
      </w:r>
      <w:r>
        <w:fldChar w:fldCharType="begin"/>
      </w:r>
      <w:r w:rsidRPr="001C4F18">
        <w:instrText xml:space="preserve"> SEQ Figuur \* ARABIC </w:instrText>
      </w:r>
      <w:r>
        <w:fldChar w:fldCharType="separate"/>
      </w:r>
      <w:r w:rsidR="00754D0E">
        <w:rPr>
          <w:noProof/>
        </w:rPr>
        <w:t>17</w:t>
      </w:r>
      <w:r>
        <w:fldChar w:fldCharType="end"/>
      </w:r>
      <w:r w:rsidRPr="001C4F18">
        <w:t>: Toolbox CSD</w:t>
      </w:r>
    </w:p>
    <w:p w14:paraId="4DF64340" w14:textId="762ACB25" w:rsidR="00FE23AC" w:rsidRPr="00FE23AC" w:rsidRDefault="00FE23AC" w:rsidP="00FE23AC">
      <w:r w:rsidRPr="00FE23AC">
        <w:t>In onderstaand voorbeeld worden a</w:t>
      </w:r>
      <w:r>
        <w:t>lle mogelijkheden getoond van een CSD. Je ziet een CTAR, meerdere TAR’s, een zelfstartende TAR en een MTK. Tussen een CTAR en een TAR een initiator link, tussen een TAR en een TAR een initiator link, tussen een zelfstartende TAR en een TAR een initiator link. Een access link tussen een TAR en een MTK. Een wait link tussen een TAR en een TAR.</w:t>
      </w:r>
    </w:p>
    <w:p w14:paraId="7FC640CF" w14:textId="797454AF" w:rsidR="00FE23AC" w:rsidRPr="00FE23AC" w:rsidRDefault="00FE23AC" w:rsidP="00FE23AC"/>
    <w:bookmarkEnd w:id="8"/>
    <w:p w14:paraId="4DBB0C0A" w14:textId="77777777" w:rsidR="00FE23AC" w:rsidRDefault="00FE23AC" w:rsidP="00FE23AC">
      <w:pPr>
        <w:keepNext/>
      </w:pPr>
      <w:r w:rsidRPr="00FE23AC">
        <w:rPr>
          <w:noProof/>
        </w:rPr>
        <w:drawing>
          <wp:inline distT="0" distB="0" distL="0" distR="0" wp14:anchorId="03B275DB" wp14:editId="1191D759">
            <wp:extent cx="5457825" cy="3786145"/>
            <wp:effectExtent l="0" t="0" r="0" b="508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463371" cy="3789992"/>
                    </a:xfrm>
                    <a:prstGeom prst="rect">
                      <a:avLst/>
                    </a:prstGeom>
                  </pic:spPr>
                </pic:pic>
              </a:graphicData>
            </a:graphic>
          </wp:inline>
        </w:drawing>
      </w:r>
    </w:p>
    <w:p w14:paraId="7E3346D1" w14:textId="18CF363E" w:rsidR="00E94B5F" w:rsidRDefault="00FE23AC" w:rsidP="00FE23AC">
      <w:pPr>
        <w:pStyle w:val="Bijschrift"/>
      </w:pPr>
      <w:r>
        <w:t xml:space="preserve">Figuur </w:t>
      </w:r>
      <w:fldSimple w:instr=" SEQ Figuur \* ARABIC ">
        <w:r w:rsidR="00754D0E">
          <w:rPr>
            <w:noProof/>
          </w:rPr>
          <w:t>18</w:t>
        </w:r>
      </w:fldSimple>
      <w:r>
        <w:t>: voorbeeld CSD</w:t>
      </w:r>
    </w:p>
    <w:p w14:paraId="4C65D22E" w14:textId="15E13F2E" w:rsidR="00952F65" w:rsidRDefault="00952F65" w:rsidP="00FE23AC">
      <w:r>
        <w:lastRenderedPageBreak/>
        <w:t>Je kunt de associaties maken door een link te selecteren in de toolbox en een associatie te maken van bronsymbool naar doel symbool.</w:t>
      </w:r>
    </w:p>
    <w:p w14:paraId="3161FBA3" w14:textId="77777777" w:rsidR="00952F65" w:rsidRDefault="00952F65" w:rsidP="00952F65">
      <w:pPr>
        <w:keepNext/>
      </w:pPr>
      <w:r w:rsidRPr="00952F65">
        <w:rPr>
          <w:noProof/>
        </w:rPr>
        <w:drawing>
          <wp:inline distT="0" distB="0" distL="0" distR="0" wp14:anchorId="4822AB21" wp14:editId="750BECB3">
            <wp:extent cx="5172075" cy="4029075"/>
            <wp:effectExtent l="0" t="0" r="9525" b="9525"/>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172075" cy="4029075"/>
                    </a:xfrm>
                    <a:prstGeom prst="rect">
                      <a:avLst/>
                    </a:prstGeom>
                  </pic:spPr>
                </pic:pic>
              </a:graphicData>
            </a:graphic>
          </wp:inline>
        </w:drawing>
      </w:r>
    </w:p>
    <w:p w14:paraId="7D4179FC" w14:textId="4B487844" w:rsidR="00952F65" w:rsidRDefault="00952F65" w:rsidP="00952F65">
      <w:pPr>
        <w:pStyle w:val="Bijschrift"/>
      </w:pPr>
      <w:r>
        <w:t xml:space="preserve">Figuur </w:t>
      </w:r>
      <w:fldSimple w:instr=" SEQ Figuur \* ARABIC ">
        <w:r w:rsidR="00754D0E">
          <w:rPr>
            <w:noProof/>
          </w:rPr>
          <w:t>19</w:t>
        </w:r>
      </w:fldSimple>
      <w:r>
        <w:t>: Associatie met behulp van de toolbox</w:t>
      </w:r>
    </w:p>
    <w:p w14:paraId="1117384E" w14:textId="35697DC7" w:rsidR="00FE23AC" w:rsidRDefault="00FE23AC" w:rsidP="00FE23AC">
      <w:r>
        <w:t>Voor alle links geldt dat je een bronsymbool kunt selecteren en hierbij de pijl naast het symbool. Door die link te trekken naar het doelsymbool krijg je alle mogelijk</w:t>
      </w:r>
      <w:r w:rsidR="00952F65">
        <w:t>e associaties aangeboden. In onderstaand voorbeeld “TAR/AR or CTAR initiates TAR/TK”.</w:t>
      </w:r>
    </w:p>
    <w:p w14:paraId="2D7861B1" w14:textId="24245D03" w:rsidR="00952F65" w:rsidRDefault="00952F65" w:rsidP="00952F65">
      <w:pPr>
        <w:keepNext/>
      </w:pPr>
      <w:r>
        <w:rPr>
          <w:noProof/>
        </w:rPr>
        <w:drawing>
          <wp:anchor distT="0" distB="0" distL="114300" distR="114300" simplePos="0" relativeHeight="251661312" behindDoc="0" locked="0" layoutInCell="1" allowOverlap="1" wp14:anchorId="4C9C0A9A" wp14:editId="0B8BB5BA">
            <wp:simplePos x="0" y="0"/>
            <wp:positionH relativeFrom="column">
              <wp:posOffset>3573780</wp:posOffset>
            </wp:positionH>
            <wp:positionV relativeFrom="paragraph">
              <wp:posOffset>12065</wp:posOffset>
            </wp:positionV>
            <wp:extent cx="1846580" cy="3333750"/>
            <wp:effectExtent l="0" t="0" r="1270" b="0"/>
            <wp:wrapSquare wrapText="bothSides"/>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1846580" cy="3333750"/>
                    </a:xfrm>
                    <a:prstGeom prst="rect">
                      <a:avLst/>
                    </a:prstGeom>
                  </pic:spPr>
                </pic:pic>
              </a:graphicData>
            </a:graphic>
            <wp14:sizeRelH relativeFrom="margin">
              <wp14:pctWidth>0</wp14:pctWidth>
            </wp14:sizeRelH>
            <wp14:sizeRelV relativeFrom="margin">
              <wp14:pctHeight>0</wp14:pctHeight>
            </wp14:sizeRelV>
          </wp:anchor>
        </w:drawing>
      </w:r>
      <w:r w:rsidR="005955E3">
        <w:rPr>
          <w:noProof/>
        </w:rPr>
        <mc:AlternateContent>
          <mc:Choice Requires="wps">
            <w:drawing>
              <wp:anchor distT="0" distB="0" distL="114300" distR="114300" simplePos="0" relativeHeight="251667456" behindDoc="0" locked="0" layoutInCell="1" allowOverlap="1" wp14:anchorId="24457D22" wp14:editId="0673D0F8">
                <wp:simplePos x="0" y="0"/>
                <wp:positionH relativeFrom="column">
                  <wp:posOffset>0</wp:posOffset>
                </wp:positionH>
                <wp:positionV relativeFrom="paragraph">
                  <wp:posOffset>3393440</wp:posOffset>
                </wp:positionV>
                <wp:extent cx="3429000" cy="256540"/>
                <wp:effectExtent l="0" t="0" r="0" b="0"/>
                <wp:wrapSquare wrapText="bothSides"/>
                <wp:docPr id="1178849219" name="Tekstvak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29000" cy="256540"/>
                        </a:xfrm>
                        <a:prstGeom prst="rect">
                          <a:avLst/>
                        </a:prstGeom>
                        <a:solidFill>
                          <a:prstClr val="white"/>
                        </a:solidFill>
                        <a:ln>
                          <a:noFill/>
                        </a:ln>
                      </wps:spPr>
                      <wps:txbx>
                        <w:txbxContent>
                          <w:p w14:paraId="4925E0BC" w14:textId="5346CAD2" w:rsidR="00952F65" w:rsidRPr="00671C1B" w:rsidRDefault="00952F65" w:rsidP="00952F65">
                            <w:pPr>
                              <w:pStyle w:val="Bijschrift"/>
                              <w:rPr>
                                <w:noProof/>
                                <w:sz w:val="28"/>
                              </w:rPr>
                            </w:pPr>
                            <w:r>
                              <w:t xml:space="preserve">Figuur </w:t>
                            </w:r>
                            <w:fldSimple w:instr=" SEQ Figuur \* ARABIC ">
                              <w:r w:rsidR="00754D0E">
                                <w:rPr>
                                  <w:noProof/>
                                </w:rPr>
                                <w:t>20</w:t>
                              </w:r>
                            </w:fldSimple>
                            <w:r w:rsidRPr="00292353">
                              <w:t>: Associatie met behulp van quicklink</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24457D22" id="Tekstvak 4" o:spid="_x0000_s1033" type="#_x0000_t202" style="position:absolute;margin-left:0;margin-top:267.2pt;width:270pt;height:20.2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" stroked="f">
                <v:textbox style="mso-fit-shape-to-text:t" inset="0,0,0,0">
                  <w:txbxContent>
                    <w:p w14:paraId="4925E0BC" w14:textId="5346CAD2" w:rsidR="00952F65" w:rsidRPr="00671C1B" w:rsidRDefault="00952F65" w:rsidP="00952F65">
                      <w:pPr>
                        <w:pStyle w:val="Bijschrift"/>
                        <w:rPr>
                          <w:noProof/>
                          <w:sz w:val="28"/>
                        </w:rPr>
                      </w:pPr>
                      <w:r>
                        <w:t xml:space="preserve">Figuur </w:t>
                      </w:r>
                      <w:fldSimple w:instr=" SEQ Figuur \* ARABIC ">
                        <w:r w:rsidR="00754D0E">
                          <w:rPr>
                            <w:noProof/>
                          </w:rPr>
                          <w:t>20</w:t>
                        </w:r>
                      </w:fldSimple>
                      <w:r w:rsidRPr="00292353">
                        <w:t>: Associatie met behulp van quicklink</w:t>
                      </w:r>
                    </w:p>
                  </w:txbxContent>
                </v:textbox>
                <w10:wrap type="square"/>
              </v:shape>
            </w:pict>
          </mc:Fallback>
        </mc:AlternateContent>
      </w:r>
      <w:r>
        <w:rPr>
          <w:noProof/>
        </w:rPr>
        <w:drawing>
          <wp:anchor distT="0" distB="0" distL="114300" distR="114300" simplePos="0" relativeHeight="251656192" behindDoc="0" locked="0" layoutInCell="1" allowOverlap="1" wp14:anchorId="3889D3B1" wp14:editId="062AB452">
            <wp:simplePos x="0" y="0"/>
            <wp:positionH relativeFrom="margin">
              <wp:align>left</wp:align>
            </wp:positionH>
            <wp:positionV relativeFrom="paragraph">
              <wp:posOffset>2540</wp:posOffset>
            </wp:positionV>
            <wp:extent cx="3429000" cy="3333750"/>
            <wp:effectExtent l="0" t="0" r="0" b="0"/>
            <wp:wrapSquare wrapText="bothSides"/>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3429000" cy="3333750"/>
                    </a:xfrm>
                    <a:prstGeom prst="rect">
                      <a:avLst/>
                    </a:prstGeom>
                  </pic:spPr>
                </pic:pic>
              </a:graphicData>
            </a:graphic>
            <wp14:sizeRelH relativeFrom="margin">
              <wp14:pctWidth>0</wp14:pctWidth>
            </wp14:sizeRelH>
            <wp14:sizeRelV relativeFrom="margin">
              <wp14:pctHeight>0</wp14:pctHeight>
            </wp14:sizeRelV>
          </wp:anchor>
        </w:drawing>
      </w:r>
    </w:p>
    <w:p w14:paraId="7324E4BB" w14:textId="41BDD4D9" w:rsidR="00952F65" w:rsidRDefault="00952F65" w:rsidP="00952F65">
      <w:pPr>
        <w:pStyle w:val="Bijschrift"/>
      </w:pPr>
    </w:p>
    <w:p w14:paraId="7F6D03B8" w14:textId="77777777" w:rsidR="00952F65" w:rsidRDefault="00952F65" w:rsidP="00952F65">
      <w:pPr>
        <w:pStyle w:val="Bijschrift"/>
      </w:pPr>
    </w:p>
    <w:p w14:paraId="429A899F" w14:textId="77777777" w:rsidR="00952F65" w:rsidRDefault="00952F65" w:rsidP="00952F65">
      <w:pPr>
        <w:pStyle w:val="Bijschrift"/>
      </w:pPr>
    </w:p>
    <w:p w14:paraId="03BBE2D1" w14:textId="77777777" w:rsidR="00952F65" w:rsidRDefault="00952F65" w:rsidP="00952F65">
      <w:pPr>
        <w:pStyle w:val="Bijschrift"/>
      </w:pPr>
    </w:p>
    <w:p w14:paraId="473ECCAF" w14:textId="77777777" w:rsidR="00952F65" w:rsidRDefault="00952F65" w:rsidP="00952F65">
      <w:pPr>
        <w:pStyle w:val="Bijschrift"/>
      </w:pPr>
    </w:p>
    <w:p w14:paraId="436D0550" w14:textId="77777777" w:rsidR="00952F65" w:rsidRDefault="00952F65" w:rsidP="00952F65">
      <w:pPr>
        <w:pStyle w:val="Bijschrift"/>
      </w:pPr>
    </w:p>
    <w:p w14:paraId="4B5CF96D" w14:textId="77777777" w:rsidR="00952F65" w:rsidRDefault="00952F65" w:rsidP="00952F65">
      <w:pPr>
        <w:pStyle w:val="Bijschrift"/>
      </w:pPr>
    </w:p>
    <w:p w14:paraId="60A5CCEF" w14:textId="77777777" w:rsidR="00952F65" w:rsidRDefault="00952F65" w:rsidP="00952F65">
      <w:pPr>
        <w:pStyle w:val="Bijschrift"/>
      </w:pPr>
    </w:p>
    <w:p w14:paraId="377C6405" w14:textId="77777777" w:rsidR="00952F65" w:rsidRDefault="00952F65" w:rsidP="00952F65">
      <w:pPr>
        <w:pStyle w:val="Bijschrift"/>
      </w:pPr>
    </w:p>
    <w:p w14:paraId="742050A9" w14:textId="77777777" w:rsidR="00952F65" w:rsidRDefault="00952F65" w:rsidP="00952F65">
      <w:pPr>
        <w:pStyle w:val="Bijschrift"/>
      </w:pPr>
    </w:p>
    <w:p w14:paraId="5F35A8BF" w14:textId="77777777" w:rsidR="00952F65" w:rsidRDefault="00952F65" w:rsidP="00952F65">
      <w:pPr>
        <w:pStyle w:val="Bijschrift"/>
      </w:pPr>
    </w:p>
    <w:p w14:paraId="5947E897" w14:textId="77777777" w:rsidR="00952F65" w:rsidRDefault="00952F65" w:rsidP="00952F65">
      <w:pPr>
        <w:pStyle w:val="Bijschrift"/>
      </w:pPr>
    </w:p>
    <w:p w14:paraId="07422608" w14:textId="77777777" w:rsidR="00952F65" w:rsidRDefault="00952F65" w:rsidP="00952F65">
      <w:pPr>
        <w:pStyle w:val="Bijschrift"/>
      </w:pPr>
    </w:p>
    <w:p w14:paraId="7A98E3BB" w14:textId="79366D2D" w:rsidR="00952F65" w:rsidRDefault="00174D34" w:rsidP="00952F65">
      <w:r>
        <w:lastRenderedPageBreak/>
        <w:t>Hetzelfde diagram type kan gebruikt worden om een TPT te realiseren met een “custom table”. Deze kun je vinden bij de Dynamic Viewpoints in je toolbox. Met een rechtermuisklik kun je “Edit custom table” selecteren.</w:t>
      </w:r>
    </w:p>
    <w:p w14:paraId="380754C7" w14:textId="77777777" w:rsidR="00174D34" w:rsidRDefault="00174D34" w:rsidP="00952F65"/>
    <w:p w14:paraId="33C4C678" w14:textId="77777777" w:rsidR="00174D34" w:rsidRDefault="00174D34" w:rsidP="00174D34">
      <w:pPr>
        <w:keepNext/>
      </w:pPr>
      <w:r>
        <w:rPr>
          <w:noProof/>
        </w:rPr>
        <w:drawing>
          <wp:inline distT="0" distB="0" distL="0" distR="0" wp14:anchorId="3BF13AFE" wp14:editId="1A3EE07A">
            <wp:extent cx="6097270" cy="1794510"/>
            <wp:effectExtent l="0" t="0" r="0" b="0"/>
            <wp:docPr id="27" name="Afbeelding 27" descr="Afbeelding met taf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Afbeelding 27" descr="Afbeelding met tafel&#10;&#10;Automatisch gegenereerde beschrijving"/>
                    <pic:cNvPicPr/>
                  </pic:nvPicPr>
                  <pic:blipFill>
                    <a:blip r:embed="rId33"/>
                    <a:stretch>
                      <a:fillRect/>
                    </a:stretch>
                  </pic:blipFill>
                  <pic:spPr>
                    <a:xfrm>
                      <a:off x="0" y="0"/>
                      <a:ext cx="6097270" cy="1794510"/>
                    </a:xfrm>
                    <a:prstGeom prst="rect">
                      <a:avLst/>
                    </a:prstGeom>
                  </pic:spPr>
                </pic:pic>
              </a:graphicData>
            </a:graphic>
          </wp:inline>
        </w:drawing>
      </w:r>
    </w:p>
    <w:p w14:paraId="6EF9A88C" w14:textId="4A501A1B" w:rsidR="00952F65" w:rsidRDefault="00174D34" w:rsidP="00174D34">
      <w:pPr>
        <w:pStyle w:val="Bijschrift"/>
      </w:pPr>
      <w:r>
        <w:t xml:space="preserve">Figuur </w:t>
      </w:r>
      <w:fldSimple w:instr=" SEQ Figuur \* ARABIC ">
        <w:r w:rsidR="00754D0E">
          <w:rPr>
            <w:noProof/>
          </w:rPr>
          <w:t>21</w:t>
        </w:r>
      </w:fldSimple>
      <w:r>
        <w:t>: voorbeeld TPT als custom table</w:t>
      </w:r>
    </w:p>
    <w:p w14:paraId="54CEBF33" w14:textId="77777777" w:rsidR="00174D34" w:rsidRDefault="00174D34" w:rsidP="00174D34"/>
    <w:p w14:paraId="65777AE2" w14:textId="38EB1854" w:rsidR="00174D34" w:rsidRDefault="00174D34" w:rsidP="00174D34">
      <w:r>
        <w:t>Het zelfde kun je doen voor een BCT en een CUT. In deze MDG is dit nog handmatig werk, waarbij je zelf moet bijhouden of een wijziging in het model invloed heeft op de verschillende onderdelen. In een toekomstige Addon zal dit met modelleerregels gesynchroniseerd worden over het gehele model.</w:t>
      </w:r>
    </w:p>
    <w:p w14:paraId="2E112A74" w14:textId="6396791C" w:rsidR="00174D34" w:rsidRDefault="00174D34" w:rsidP="00174D34"/>
    <w:p w14:paraId="1EB10044" w14:textId="7168DBB4" w:rsidR="00174D34" w:rsidRDefault="00174D34" w:rsidP="00174D34">
      <w:r>
        <w:t>Bij het aanmaken van een nieuwe Transactor role wordt automatisch een composite diagram van het t</w:t>
      </w:r>
      <w:r w:rsidR="0018628F">
        <w:t>ype HD aangemaakt. Dit is geen officieel DEMO diagram type, echter wel behulpzaam voor het aanmaken van alle DEMO3 elementen en associaties die automatisch het gevolg zijn van het bestaan van de TAR. Ook dit wordt in de Addon geautomatiseerd, zodat dit onder water plaatsvindt. Ook geeft dit diagram de mogelijkheid een DEMO3 OCD te maken.</w:t>
      </w:r>
    </w:p>
    <w:p w14:paraId="5647B0B9" w14:textId="77777777" w:rsidR="0018628F" w:rsidRDefault="00174D34" w:rsidP="0018628F">
      <w:pPr>
        <w:keepNext/>
      </w:pPr>
      <w:r w:rsidRPr="00174D34">
        <w:rPr>
          <w:noProof/>
        </w:rPr>
        <w:drawing>
          <wp:inline distT="0" distB="0" distL="0" distR="0" wp14:anchorId="29A4ECF2" wp14:editId="3722CFA3">
            <wp:extent cx="2809875" cy="990600"/>
            <wp:effectExtent l="0" t="0" r="9525" b="0"/>
            <wp:docPr id="28" name="Afbeelding 28"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Afbeelding 28" descr="Afbeelding met tekst&#10;&#10;Automatisch gegenereerde beschrijving"/>
                    <pic:cNvPicPr/>
                  </pic:nvPicPr>
                  <pic:blipFill>
                    <a:blip r:embed="rId34"/>
                    <a:stretch>
                      <a:fillRect/>
                    </a:stretch>
                  </pic:blipFill>
                  <pic:spPr>
                    <a:xfrm>
                      <a:off x="0" y="0"/>
                      <a:ext cx="2809875" cy="990600"/>
                    </a:xfrm>
                    <a:prstGeom prst="rect">
                      <a:avLst/>
                    </a:prstGeom>
                  </pic:spPr>
                </pic:pic>
              </a:graphicData>
            </a:graphic>
          </wp:inline>
        </w:drawing>
      </w:r>
    </w:p>
    <w:p w14:paraId="36472871" w14:textId="02273DE7" w:rsidR="00174D34" w:rsidRDefault="0018628F" w:rsidP="0018628F">
      <w:pPr>
        <w:pStyle w:val="Bijschrift"/>
      </w:pPr>
      <w:r>
        <w:t xml:space="preserve">Figuur </w:t>
      </w:r>
      <w:fldSimple w:instr=" SEQ Figuur \* ARABIC ">
        <w:r w:rsidR="00754D0E">
          <w:rPr>
            <w:noProof/>
          </w:rPr>
          <w:t>22</w:t>
        </w:r>
      </w:fldSimple>
      <w:r>
        <w:t>: composite diagram HD</w:t>
      </w:r>
    </w:p>
    <w:p w14:paraId="2CF2712D" w14:textId="6F2F027C" w:rsidR="001C4F18" w:rsidRDefault="0018628F" w:rsidP="0018628F">
      <w:r>
        <w:t>Na het opvoeren van de eigenschappen van de TAR is het raadzaam het composite diagram TAR&lt;nr&gt; mee te geven, zodat je weet dat dit diagram de elementen en associaties bezit die volg</w:t>
      </w:r>
      <w:r w:rsidR="001C4F18">
        <w:t>en uit het bestaan van de TAR.</w:t>
      </w:r>
    </w:p>
    <w:p w14:paraId="797F39AB" w14:textId="1577D9EC" w:rsidR="001C4F18" w:rsidRDefault="001C4F18" w:rsidP="0018628F">
      <w:r>
        <w:t>Op het HD diagram maak je de bijbehorende TK, AR, PK en ET aan met hun onderliggende relaties.</w:t>
      </w:r>
    </w:p>
    <w:p w14:paraId="0D93AC34" w14:textId="75A9A354" w:rsidR="00541350" w:rsidRDefault="00B10847" w:rsidP="00541350">
      <w:pPr>
        <w:keepNext/>
      </w:pPr>
      <w:r w:rsidRPr="00B10847">
        <w:rPr>
          <w:noProof/>
        </w:rPr>
        <w:lastRenderedPageBreak/>
        <w:drawing>
          <wp:inline distT="0" distB="0" distL="0" distR="0" wp14:anchorId="07EBB140" wp14:editId="7551C893">
            <wp:extent cx="6097270" cy="3397885"/>
            <wp:effectExtent l="0" t="0" r="0" b="0"/>
            <wp:docPr id="623728904" name="Afbeelding 1" descr="Afbeelding met diagram, schermopname, tekst, lij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728904" name="Afbeelding 1" descr="Afbeelding met diagram, schermopname, tekst, lijn&#10;&#10;Automatisch gegenereerde beschrijving"/>
                    <pic:cNvPicPr/>
                  </pic:nvPicPr>
                  <pic:blipFill>
                    <a:blip r:embed="rId35"/>
                    <a:stretch>
                      <a:fillRect/>
                    </a:stretch>
                  </pic:blipFill>
                  <pic:spPr>
                    <a:xfrm>
                      <a:off x="0" y="0"/>
                      <a:ext cx="6097270" cy="3397885"/>
                    </a:xfrm>
                    <a:prstGeom prst="rect">
                      <a:avLst/>
                    </a:prstGeom>
                  </pic:spPr>
                </pic:pic>
              </a:graphicData>
            </a:graphic>
          </wp:inline>
        </w:drawing>
      </w:r>
    </w:p>
    <w:p w14:paraId="31EFEB02" w14:textId="07F9B3AC" w:rsidR="001C4F18" w:rsidRDefault="00541350" w:rsidP="00541350">
      <w:pPr>
        <w:pStyle w:val="Bijschrift"/>
      </w:pPr>
      <w:r>
        <w:t xml:space="preserve">Figuur </w:t>
      </w:r>
      <w:fldSimple w:instr=" SEQ Figuur \* ARABIC ">
        <w:r w:rsidR="00754D0E">
          <w:rPr>
            <w:noProof/>
          </w:rPr>
          <w:t>23</w:t>
        </w:r>
      </w:fldSimple>
      <w:r>
        <w:t>: Hulpdiagram voor de objecten en relaties die volgen uit de TAR</w:t>
      </w:r>
    </w:p>
    <w:p w14:paraId="7416C2B2" w14:textId="77777777" w:rsidR="007665D2" w:rsidRDefault="00541350">
      <w:pPr>
        <w:spacing w:after="200"/>
      </w:pPr>
      <w:r>
        <w:t>Uit het TPT blijkt dat de TAR leidt tot het bestaan van de bijbehorende Transaction Kind, Executing Actor Role en Product Kind. Ook de Entity Type op basis van de case kind van de product kind bestaat hierdoor en wordt in de Transaction Kind gecreëerd, meegegeven als parameter of extern beschikbaar gesteld. Dit komt terug in de Create Use Table.</w:t>
      </w:r>
      <w:r w:rsidR="007665D2">
        <w:t xml:space="preserve"> Ook kan dit diagram type gebruikt worden om de DEMO 3 weergave te realiseren.</w:t>
      </w:r>
    </w:p>
    <w:p w14:paraId="7B6B8906" w14:textId="6774B69F" w:rsidR="00754D0E" w:rsidRDefault="00754D0E" w:rsidP="00754D0E">
      <w:r>
        <w:t>In hetzelfde ARS kan in de met clausule vermeldt staan dat een actor rol gekoppeld wordt aan een specifiek persoon:</w:t>
      </w:r>
    </w:p>
    <w:p w14:paraId="1859624B" w14:textId="77777777" w:rsidR="00754D0E" w:rsidRDefault="00754D0E" w:rsidP="00754D0E"/>
    <w:p w14:paraId="6123CF24" w14:textId="714EE9C8" w:rsidR="00754D0E" w:rsidRDefault="00754D0E" w:rsidP="00754D0E">
      <w:r>
        <w:tab/>
      </w:r>
      <w:r>
        <w:rPr>
          <w:b/>
          <w:bCs/>
        </w:rPr>
        <w:t xml:space="preserve">de </w:t>
      </w:r>
      <w:r>
        <w:t xml:space="preserve">betaler </w:t>
      </w:r>
      <w:r>
        <w:rPr>
          <w:b/>
          <w:bCs/>
        </w:rPr>
        <w:t xml:space="preserve">van </w:t>
      </w:r>
      <w:r>
        <w:t xml:space="preserve">[verkoop] </w:t>
      </w:r>
      <w:r>
        <w:rPr>
          <w:b/>
          <w:bCs/>
        </w:rPr>
        <w:t xml:space="preserve">is een </w:t>
      </w:r>
      <w:r>
        <w:t>[persoon].</w:t>
      </w:r>
    </w:p>
    <w:p w14:paraId="2362A212" w14:textId="0CF9374F" w:rsidR="00754D0E" w:rsidRDefault="005955E3" w:rsidP="00754D0E">
      <w:r>
        <w:rPr>
          <w:noProof/>
        </w:rPr>
        <mc:AlternateContent>
          <mc:Choice Requires="wps">
            <w:drawing>
              <wp:anchor distT="0" distB="0" distL="114300" distR="114300" simplePos="0" relativeHeight="251672576" behindDoc="0" locked="0" layoutInCell="1" allowOverlap="1" wp14:anchorId="78CC62D4" wp14:editId="51037701">
                <wp:simplePos x="0" y="0"/>
                <wp:positionH relativeFrom="margin">
                  <wp:align>left</wp:align>
                </wp:positionH>
                <wp:positionV relativeFrom="paragraph">
                  <wp:posOffset>1255395</wp:posOffset>
                </wp:positionV>
                <wp:extent cx="5800090" cy="256540"/>
                <wp:effectExtent l="0" t="0" r="0" b="0"/>
                <wp:wrapSquare wrapText="bothSides"/>
                <wp:docPr id="201134590" name="Tekstvak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00090" cy="256540"/>
                        </a:xfrm>
                        <a:prstGeom prst="rect">
                          <a:avLst/>
                        </a:prstGeom>
                        <a:solidFill>
                          <a:prstClr val="white"/>
                        </a:solidFill>
                        <a:ln>
                          <a:noFill/>
                        </a:ln>
                      </wps:spPr>
                      <wps:txbx>
                        <w:txbxContent>
                          <w:p w14:paraId="437B1C86" w14:textId="20DE5DBC" w:rsidR="00754D0E" w:rsidRPr="00DD1CD6" w:rsidRDefault="00754D0E" w:rsidP="00754D0E">
                            <w:pPr>
                              <w:pStyle w:val="Bijschrift"/>
                              <w:rPr>
                                <w:noProof/>
                                <w:sz w:val="28"/>
                              </w:rPr>
                            </w:pPr>
                            <w:r>
                              <w:t xml:space="preserve">Figuur </w:t>
                            </w:r>
                            <w:fldSimple w:instr=" SEQ Figuur \* ARABIC ">
                              <w:r>
                                <w:rPr>
                                  <w:noProof/>
                                </w:rPr>
                                <w:t>24</w:t>
                              </w:r>
                            </w:fldSimple>
                            <w:r>
                              <w:t>: mogelijkheid om het moment vast te leggen dat een persoon gekoppeld dient te zijn aan een actor rol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0</wp14:pctHeight>
                </wp14:sizeRelV>
              </wp:anchor>
            </w:drawing>
          </mc:Choice>
          <mc:Fallback>
            <w:pict>
              <v:shape w14:anchorId="78CC62D4" id="Tekstvak 3" o:spid="_x0000_s1034" type="#_x0000_t202" style="position:absolute;margin-left:0;margin-top:98.85pt;width:456.7pt;height:20.2pt;z-index:25167257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" stroked="f">
                <v:textbox style="mso-fit-shape-to-text:t" inset="0,0,0,0">
                  <w:txbxContent>
                    <w:p w14:paraId="437B1C86" w14:textId="20DE5DBC" w:rsidR="00754D0E" w:rsidRPr="00DD1CD6" w:rsidRDefault="00754D0E" w:rsidP="00754D0E">
                      <w:pPr>
                        <w:pStyle w:val="Bijschrift"/>
                        <w:rPr>
                          <w:noProof/>
                          <w:sz w:val="28"/>
                        </w:rPr>
                      </w:pPr>
                      <w:r>
                        <w:t xml:space="preserve">Figuur </w:t>
                      </w:r>
                      <w:fldSimple w:instr=" SEQ Figuur \* ARABIC ">
                        <w:r>
                          <w:rPr>
                            <w:noProof/>
                          </w:rPr>
                          <w:t>24</w:t>
                        </w:r>
                      </w:fldSimple>
                      <w:r>
                        <w:t>: mogelijkheid om het moment vast te leggen dat een persoon gekoppeld dient te zijn aan een actor rol</w:t>
                      </w:r>
                    </w:p>
                  </w:txbxContent>
                </v:textbox>
                <w10:wrap type="square" anchorx="margin"/>
              </v:shape>
            </w:pict>
          </mc:Fallback>
        </mc:AlternateContent>
      </w:r>
      <w:r w:rsidR="00754D0E">
        <w:rPr>
          <w:noProof/>
        </w:rPr>
        <w:drawing>
          <wp:anchor distT="0" distB="0" distL="114300" distR="114300" simplePos="0" relativeHeight="251671552" behindDoc="0" locked="0" layoutInCell="1" allowOverlap="1" wp14:anchorId="01912B39" wp14:editId="3933D551">
            <wp:simplePos x="0" y="0"/>
            <wp:positionH relativeFrom="column">
              <wp:posOffset>3778465</wp:posOffset>
            </wp:positionH>
            <wp:positionV relativeFrom="paragraph">
              <wp:posOffset>192565</wp:posOffset>
            </wp:positionV>
            <wp:extent cx="2903220" cy="835660"/>
            <wp:effectExtent l="0" t="0" r="0" b="2540"/>
            <wp:wrapSquare wrapText="bothSides"/>
            <wp:docPr id="1409871126" name="Afbeelding 1" descr="Afbeelding met tekst, schermopname, Lettertype, lij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9871126" name="Afbeelding 1" descr="Afbeelding met tekst, schermopname, Lettertype, lijn&#10;&#10;Automatisch gegenereerde beschrijving"/>
                    <pic:cNvPicPr/>
                  </pic:nvPicPr>
                  <pic:blipFill>
                    <a:blip r:embed="rId36">
                      <a:extLst>
                        <a:ext uri="{28A0092B-C50C-407E-A947-70E740481C1C}">
                          <a14:useLocalDpi xmlns:a14="http://schemas.microsoft.com/office/drawing/2010/main" val="0"/>
                        </a:ext>
                      </a:extLst>
                    </a:blip>
                    <a:stretch>
                      <a:fillRect/>
                    </a:stretch>
                  </pic:blipFill>
                  <pic:spPr>
                    <a:xfrm>
                      <a:off x="0" y="0"/>
                      <a:ext cx="2903220" cy="835660"/>
                    </a:xfrm>
                    <a:prstGeom prst="rect">
                      <a:avLst/>
                    </a:prstGeom>
                  </pic:spPr>
                </pic:pic>
              </a:graphicData>
            </a:graphic>
            <wp14:sizeRelH relativeFrom="margin">
              <wp14:pctWidth>0</wp14:pctWidth>
            </wp14:sizeRelH>
            <wp14:sizeRelV relativeFrom="margin">
              <wp14:pctHeight>0</wp14:pctHeight>
            </wp14:sizeRelV>
          </wp:anchor>
        </w:drawing>
      </w:r>
      <w:r w:rsidR="00754D0E">
        <w:rPr>
          <w:noProof/>
        </w:rPr>
        <w:drawing>
          <wp:anchor distT="0" distB="0" distL="114300" distR="114300" simplePos="0" relativeHeight="251670528" behindDoc="0" locked="0" layoutInCell="1" allowOverlap="1" wp14:anchorId="148B5354" wp14:editId="400886B9">
            <wp:simplePos x="0" y="0"/>
            <wp:positionH relativeFrom="margin">
              <wp:align>left</wp:align>
            </wp:positionH>
            <wp:positionV relativeFrom="paragraph">
              <wp:posOffset>561</wp:posOffset>
            </wp:positionV>
            <wp:extent cx="3853815" cy="1196340"/>
            <wp:effectExtent l="0" t="0" r="0" b="3810"/>
            <wp:wrapSquare wrapText="bothSides"/>
            <wp:docPr id="1832776905" name="Afbeelding 1" descr="Afbeelding met tekst, diagram, lijn,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2776905" name="Afbeelding 1" descr="Afbeelding met tekst, diagram, lijn, schermopname&#10;&#10;Automatisch gegenereerde beschrijving"/>
                    <pic:cNvPicPr/>
                  </pic:nvPicPr>
                  <pic:blipFill>
                    <a:blip r:embed="rId37">
                      <a:extLst>
                        <a:ext uri="{28A0092B-C50C-407E-A947-70E740481C1C}">
                          <a14:useLocalDpi xmlns:a14="http://schemas.microsoft.com/office/drawing/2010/main" val="0"/>
                        </a:ext>
                      </a:extLst>
                    </a:blip>
                    <a:stretch>
                      <a:fillRect/>
                    </a:stretch>
                  </pic:blipFill>
                  <pic:spPr>
                    <a:xfrm>
                      <a:off x="0" y="0"/>
                      <a:ext cx="3853815" cy="1196340"/>
                    </a:xfrm>
                    <a:prstGeom prst="rect">
                      <a:avLst/>
                    </a:prstGeom>
                  </pic:spPr>
                </pic:pic>
              </a:graphicData>
            </a:graphic>
            <wp14:sizeRelH relativeFrom="margin">
              <wp14:pctWidth>0</wp14:pctWidth>
            </wp14:sizeRelH>
            <wp14:sizeRelV relativeFrom="margin">
              <wp14:pctHeight>0</wp14:pctHeight>
            </wp14:sizeRelV>
          </wp:anchor>
        </w:drawing>
      </w:r>
    </w:p>
    <w:p w14:paraId="30A98D11" w14:textId="77777777" w:rsidR="00754D0E" w:rsidRDefault="00754D0E">
      <w:pPr>
        <w:spacing w:after="200"/>
      </w:pPr>
      <w:r>
        <w:br w:type="page"/>
      </w:r>
    </w:p>
    <w:p w14:paraId="2273F7BA" w14:textId="19F03EE5" w:rsidR="007665D2" w:rsidRDefault="007665D2" w:rsidP="00754D0E">
      <w:r>
        <w:lastRenderedPageBreak/>
        <w:t>Het Transaction Kind heeft ook een composite diagram voor het TP</w:t>
      </w:r>
      <w:r w:rsidR="0032589C">
        <w:t>D</w:t>
      </w:r>
      <w:r>
        <w:t>.</w:t>
      </w:r>
    </w:p>
    <w:p w14:paraId="3EEC48C8" w14:textId="77777777" w:rsidR="007665D2" w:rsidRDefault="007665D2" w:rsidP="007665D2">
      <w:pPr>
        <w:keepNext/>
        <w:spacing w:after="200"/>
      </w:pPr>
      <w:r w:rsidRPr="007665D2">
        <w:rPr>
          <w:noProof/>
        </w:rPr>
        <w:drawing>
          <wp:inline distT="0" distB="0" distL="0" distR="0" wp14:anchorId="35B8F0CE" wp14:editId="12FAF09F">
            <wp:extent cx="2466975" cy="990600"/>
            <wp:effectExtent l="0" t="0" r="9525" b="0"/>
            <wp:docPr id="30" name="Afbeelding 30"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fbeelding 30" descr="Afbeelding met tekst&#10;&#10;Automatisch gegenereerde beschrijving"/>
                    <pic:cNvPicPr/>
                  </pic:nvPicPr>
                  <pic:blipFill>
                    <a:blip r:embed="rId38"/>
                    <a:stretch>
                      <a:fillRect/>
                    </a:stretch>
                  </pic:blipFill>
                  <pic:spPr>
                    <a:xfrm>
                      <a:off x="0" y="0"/>
                      <a:ext cx="2466975" cy="990600"/>
                    </a:xfrm>
                    <a:prstGeom prst="rect">
                      <a:avLst/>
                    </a:prstGeom>
                  </pic:spPr>
                </pic:pic>
              </a:graphicData>
            </a:graphic>
          </wp:inline>
        </w:drawing>
      </w:r>
    </w:p>
    <w:p w14:paraId="09B10849" w14:textId="22A079F1" w:rsidR="007665D2" w:rsidRDefault="007665D2" w:rsidP="007665D2">
      <w:pPr>
        <w:pStyle w:val="Bijschrift"/>
      </w:pPr>
      <w:r>
        <w:t xml:space="preserve">Figuur </w:t>
      </w:r>
      <w:fldSimple w:instr=" SEQ Figuur \* ARABIC ">
        <w:r w:rsidR="00754D0E">
          <w:rPr>
            <w:noProof/>
          </w:rPr>
          <w:t>25</w:t>
        </w:r>
      </w:fldSimple>
      <w:r>
        <w:t>: composite diagram TPT</w:t>
      </w:r>
    </w:p>
    <w:p w14:paraId="4A906804" w14:textId="00120406" w:rsidR="007665D2" w:rsidRDefault="007665D2" w:rsidP="007665D2">
      <w:r>
        <w:t>Het is raadzaam de naam van de composite diagram de TK&lt;nr&gt; mee te geven.</w:t>
      </w:r>
      <w:r w:rsidR="0032589C">
        <w:t xml:space="preserve"> In de bijgaande toolbox bevindt zich een pattern dat het TPD patroon aanmaakt op het diagram.</w:t>
      </w:r>
    </w:p>
    <w:p w14:paraId="6E799AFE" w14:textId="2843DCC9" w:rsidR="0032589C" w:rsidRDefault="00470B5D" w:rsidP="0032589C">
      <w:pPr>
        <w:keepNext/>
      </w:pPr>
      <w:r>
        <w:rPr>
          <w:noProof/>
        </w:rPr>
        <w:drawing>
          <wp:inline distT="0" distB="0" distL="0" distR="0" wp14:anchorId="4E79D8CB" wp14:editId="337ED26B">
            <wp:extent cx="2209800" cy="2828925"/>
            <wp:effectExtent l="0" t="0" r="0" b="9525"/>
            <wp:docPr id="352910337" name="Afbeelding 1" descr="Afbeelding met tekst, schermopname, Lettertyp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910337" name="Afbeelding 1" descr="Afbeelding met tekst, schermopname, Lettertype, nummer&#10;&#10;Automatisch gegenereerde beschrijving"/>
                    <pic:cNvPicPr/>
                  </pic:nvPicPr>
                  <pic:blipFill>
                    <a:blip r:embed="rId39"/>
                    <a:stretch>
                      <a:fillRect/>
                    </a:stretch>
                  </pic:blipFill>
                  <pic:spPr>
                    <a:xfrm>
                      <a:off x="0" y="0"/>
                      <a:ext cx="2209800" cy="2828925"/>
                    </a:xfrm>
                    <a:prstGeom prst="rect">
                      <a:avLst/>
                    </a:prstGeom>
                  </pic:spPr>
                </pic:pic>
              </a:graphicData>
            </a:graphic>
          </wp:inline>
        </w:drawing>
      </w:r>
    </w:p>
    <w:p w14:paraId="5B197776" w14:textId="0AB3A090" w:rsidR="0032589C" w:rsidRPr="007665D2" w:rsidRDefault="0032589C" w:rsidP="0032589C">
      <w:pPr>
        <w:pStyle w:val="Bijschrift"/>
      </w:pPr>
      <w:r>
        <w:t xml:space="preserve">Figuur </w:t>
      </w:r>
      <w:fldSimple w:instr=" SEQ Figuur \* ARABIC ">
        <w:r w:rsidR="00754D0E">
          <w:rPr>
            <w:noProof/>
          </w:rPr>
          <w:t>26</w:t>
        </w:r>
      </w:fldSimple>
      <w:r>
        <w:t>: TPD pattern</w:t>
      </w:r>
      <w:r w:rsidR="00470B5D">
        <w:t xml:space="preserve"> voor een normale transactiesoort en voor een zelfstarter</w:t>
      </w:r>
    </w:p>
    <w:p w14:paraId="07A1B600" w14:textId="65AF6B01" w:rsidR="0032589C" w:rsidRDefault="0032589C">
      <w:pPr>
        <w:spacing w:after="200"/>
      </w:pPr>
      <w:r>
        <w:t>Alle elementen van het TPD worden aangemaakt met de parameter TKXX waarvan de XX staat voor het nummer van de transaction kind. Een script kan worden gestart die deze parameter vervangt voor alle elementen met het juiste nummer</w:t>
      </w:r>
      <w:r w:rsidR="00754D0E">
        <w:t xml:space="preserve"> en ook de Action Rules in de alias dit nummer vermeldt.</w:t>
      </w:r>
    </w:p>
    <w:p w14:paraId="25EF864B" w14:textId="77777777" w:rsidR="0032589C" w:rsidRDefault="0032589C" w:rsidP="0032589C">
      <w:pPr>
        <w:keepNext/>
        <w:spacing w:after="200"/>
      </w:pPr>
      <w:r w:rsidRPr="0032589C">
        <w:rPr>
          <w:noProof/>
        </w:rPr>
        <w:lastRenderedPageBreak/>
        <w:drawing>
          <wp:inline distT="0" distB="0" distL="0" distR="0" wp14:anchorId="147FF58B" wp14:editId="2C735FBE">
            <wp:extent cx="6097270" cy="2923540"/>
            <wp:effectExtent l="0" t="0" r="0"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6097270" cy="2923540"/>
                    </a:xfrm>
                    <a:prstGeom prst="rect">
                      <a:avLst/>
                    </a:prstGeom>
                  </pic:spPr>
                </pic:pic>
              </a:graphicData>
            </a:graphic>
          </wp:inline>
        </w:drawing>
      </w:r>
    </w:p>
    <w:p w14:paraId="0D9D0351" w14:textId="51666210" w:rsidR="0032589C" w:rsidRDefault="0032589C" w:rsidP="0032589C">
      <w:pPr>
        <w:pStyle w:val="Bijschrift"/>
      </w:pPr>
      <w:r>
        <w:t xml:space="preserve">Figuur </w:t>
      </w:r>
      <w:fldSimple w:instr=" SEQ Figuur \* ARABIC ">
        <w:r w:rsidR="00754D0E">
          <w:rPr>
            <w:noProof/>
          </w:rPr>
          <w:t>27</w:t>
        </w:r>
      </w:fldSimple>
      <w:r>
        <w:t>: Rename TPD Elements</w:t>
      </w:r>
    </w:p>
    <w:p w14:paraId="592AD323" w14:textId="77777777" w:rsidR="00106983" w:rsidRDefault="0032589C">
      <w:pPr>
        <w:spacing w:after="200"/>
      </w:pPr>
      <w:r>
        <w:t>Selecteer hiervoor het TPD diagram in de projectbrowser. Met een rechtermuisklik selecteer “Specialize”, “Scripts” en het script “Rename TPD Elements”. Dit script opent een popup scherm dat vraagt om het TK nummer. Voer dat in en het script hernoemt alle TPD elementen.</w:t>
      </w:r>
    </w:p>
    <w:p w14:paraId="10CA30A5" w14:textId="77777777" w:rsidR="00106983" w:rsidRDefault="00106983" w:rsidP="00106983">
      <w:pPr>
        <w:keepNext/>
        <w:spacing w:after="200"/>
      </w:pPr>
      <w:r w:rsidRPr="00106983">
        <w:rPr>
          <w:noProof/>
        </w:rPr>
        <w:drawing>
          <wp:inline distT="0" distB="0" distL="0" distR="0" wp14:anchorId="581E6F4E" wp14:editId="22A0E724">
            <wp:extent cx="3857625" cy="1733550"/>
            <wp:effectExtent l="0" t="0" r="9525" b="0"/>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857625" cy="1733550"/>
                    </a:xfrm>
                    <a:prstGeom prst="rect">
                      <a:avLst/>
                    </a:prstGeom>
                  </pic:spPr>
                </pic:pic>
              </a:graphicData>
            </a:graphic>
          </wp:inline>
        </w:drawing>
      </w:r>
    </w:p>
    <w:p w14:paraId="37B8E68F" w14:textId="7F8ACB6B" w:rsidR="00106983" w:rsidRDefault="00106983" w:rsidP="00106983">
      <w:pPr>
        <w:pStyle w:val="Bijschrift"/>
      </w:pPr>
      <w:r>
        <w:t xml:space="preserve">Figuur </w:t>
      </w:r>
      <w:fldSimple w:instr=" SEQ Figuur \* ARABIC ">
        <w:r w:rsidR="00754D0E">
          <w:rPr>
            <w:noProof/>
          </w:rPr>
          <w:t>28</w:t>
        </w:r>
      </w:fldSimple>
      <w:r>
        <w:t>: TK&lt;nr&gt; invoer</w:t>
      </w:r>
    </w:p>
    <w:p w14:paraId="675B2B15" w14:textId="77777777" w:rsidR="00754D0E" w:rsidRDefault="00754D0E" w:rsidP="00754D0E">
      <w:pPr>
        <w:keepNext/>
      </w:pPr>
      <w:r>
        <w:rPr>
          <w:noProof/>
        </w:rPr>
        <w:drawing>
          <wp:inline distT="0" distB="0" distL="0" distR="0" wp14:anchorId="1E49FCBB" wp14:editId="0D5D60DC">
            <wp:extent cx="5733232" cy="2616436"/>
            <wp:effectExtent l="0" t="0" r="0" b="0"/>
            <wp:docPr id="1970059809" name="Afbeelding 1" descr="Afbeelding met diagram, Rechthoek, schermopnam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0059809" name="Afbeelding 1" descr="Afbeelding met diagram, Rechthoek, schermopname, nummer&#10;&#10;Automatisch gegenereerde beschrijving"/>
                    <pic:cNvPicPr/>
                  </pic:nvPicPr>
                  <pic:blipFill>
                    <a:blip r:embed="rId42"/>
                    <a:stretch>
                      <a:fillRect/>
                    </a:stretch>
                  </pic:blipFill>
                  <pic:spPr>
                    <a:xfrm>
                      <a:off x="0" y="0"/>
                      <a:ext cx="5741871" cy="2620378"/>
                    </a:xfrm>
                    <a:prstGeom prst="rect">
                      <a:avLst/>
                    </a:prstGeom>
                  </pic:spPr>
                </pic:pic>
              </a:graphicData>
            </a:graphic>
          </wp:inline>
        </w:drawing>
      </w:r>
    </w:p>
    <w:p w14:paraId="0C760952" w14:textId="4B0EB055" w:rsidR="00754D0E" w:rsidRPr="00754D0E" w:rsidRDefault="00754D0E" w:rsidP="00754D0E">
      <w:pPr>
        <w:pStyle w:val="Bijschrift"/>
      </w:pPr>
      <w:r>
        <w:t xml:space="preserve">Figuur </w:t>
      </w:r>
      <w:fldSimple w:instr=" SEQ Figuur \* ARABIC ">
        <w:r>
          <w:rPr>
            <w:noProof/>
          </w:rPr>
          <w:t>29</w:t>
        </w:r>
      </w:fldSimple>
      <w:r>
        <w:t>: het rename script neem ook de aanwezige Action Rules mee qua alias nummer</w:t>
      </w:r>
    </w:p>
    <w:p w14:paraId="3A29DD88" w14:textId="0E74EEB5" w:rsidR="0018628F" w:rsidRDefault="001C4F18" w:rsidP="001C4F18">
      <w:pPr>
        <w:pStyle w:val="Kop3"/>
      </w:pPr>
      <w:bookmarkStart w:id="19" w:name="_Toc151460324"/>
      <w:r>
        <w:lastRenderedPageBreak/>
        <w:t>Process Model (PM procesmodel)</w:t>
      </w:r>
      <w:bookmarkEnd w:id="19"/>
    </w:p>
    <w:p w14:paraId="36F64FC0" w14:textId="225E42DB" w:rsidR="001C4F18" w:rsidRDefault="001C4F18" w:rsidP="001C4F18">
      <w:pPr>
        <w:pStyle w:val="Kop3"/>
      </w:pPr>
    </w:p>
    <w:p w14:paraId="582520EF" w14:textId="32ED2C65" w:rsidR="001C4F18" w:rsidRDefault="001C4F18" w:rsidP="001C4F18">
      <w:r>
        <w:t>Op de juiste plaats in de projectbrowser selecteer een package en met een rechtermuisklik en selecteer “Add diagram…”. Selecteer het profile “DEMO4_MDG_Diagram” en het diagram type “PSD”.</w:t>
      </w:r>
    </w:p>
    <w:p w14:paraId="0F90E6DB" w14:textId="77777777" w:rsidR="001C4F18" w:rsidRDefault="001C4F18" w:rsidP="001C4F18">
      <w:pPr>
        <w:keepNext/>
      </w:pPr>
      <w:r>
        <w:rPr>
          <w:noProof/>
        </w:rPr>
        <w:drawing>
          <wp:inline distT="0" distB="0" distL="0" distR="0" wp14:anchorId="1B480E1C" wp14:editId="49B8F32C">
            <wp:extent cx="6097270" cy="4341495"/>
            <wp:effectExtent l="0" t="0" r="0" b="1905"/>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097270" cy="4341495"/>
                    </a:xfrm>
                    <a:prstGeom prst="rect">
                      <a:avLst/>
                    </a:prstGeom>
                  </pic:spPr>
                </pic:pic>
              </a:graphicData>
            </a:graphic>
          </wp:inline>
        </w:drawing>
      </w:r>
    </w:p>
    <w:p w14:paraId="153797B0" w14:textId="151AE06C" w:rsidR="001C4F18" w:rsidRDefault="001C4F18" w:rsidP="001C4F18">
      <w:pPr>
        <w:pStyle w:val="Bijschrift"/>
      </w:pPr>
      <w:r>
        <w:t xml:space="preserve">Figuur </w:t>
      </w:r>
      <w:fldSimple w:instr=" SEQ Figuur \* ARABIC ">
        <w:r w:rsidR="00754D0E">
          <w:rPr>
            <w:noProof/>
          </w:rPr>
          <w:t>30</w:t>
        </w:r>
      </w:fldSimple>
      <w:r>
        <w:t>: Add diagram PSD</w:t>
      </w:r>
    </w:p>
    <w:p w14:paraId="775ABDC4" w14:textId="132B5287" w:rsidR="001C4F18" w:rsidRDefault="00546CED" w:rsidP="001C4F18">
      <w:r>
        <w:t xml:space="preserve">Het procesmodel bestaat uit een compact gedeelte en een “worst”-gedeelte waar de response en wait relaties gelegd worden tussen de acts en facts van transactiesoort stappen. Het compact gedeelte is een kwestie van de bestaande objecten op het canvas slepen. Zij zijn al gemaakt bij het CSD. De transactiesoorten kunnen op het canvas gesleept worden in de vorm van een worst die in de breedte kan worden bijgesteld. Door de betreffende transactiesoort stappen op het canvas te slepen en op de rand van de worst te plaatsen, kunnen de juiste response en wait links worden </w:t>
      </w:r>
      <w:r w:rsidR="003A2A1A">
        <w:t>geplaatst. De executor act toont ook de product kind. In dat geval hoeft het product kind niet op het canvas gesleept te worden.</w:t>
      </w:r>
    </w:p>
    <w:p w14:paraId="1DD239EB" w14:textId="67A61C73" w:rsidR="00F000E5" w:rsidRDefault="00535846" w:rsidP="00F000E5">
      <w:pPr>
        <w:keepNext/>
      </w:pPr>
      <w:r>
        <w:rPr>
          <w:noProof/>
        </w:rPr>
        <w:lastRenderedPageBreak/>
        <w:drawing>
          <wp:inline distT="0" distB="0" distL="0" distR="0" wp14:anchorId="6A9E4F53" wp14:editId="34D649B9">
            <wp:extent cx="6218233" cy="3133725"/>
            <wp:effectExtent l="0" t="0" r="0" b="0"/>
            <wp:docPr id="2037705641" name="Afbeelding 1" descr="Afbeelding met tekst, diagram, schermopname, lij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7705641" name="Afbeelding 1" descr="Afbeelding met tekst, diagram, schermopname, lijn&#10;&#10;Automatisch gegenereerde beschrijving"/>
                    <pic:cNvPicPr/>
                  </pic:nvPicPr>
                  <pic:blipFill>
                    <a:blip r:embed="rId44"/>
                    <a:stretch>
                      <a:fillRect/>
                    </a:stretch>
                  </pic:blipFill>
                  <pic:spPr>
                    <a:xfrm>
                      <a:off x="0" y="0"/>
                      <a:ext cx="6223166" cy="3136211"/>
                    </a:xfrm>
                    <a:prstGeom prst="rect">
                      <a:avLst/>
                    </a:prstGeom>
                  </pic:spPr>
                </pic:pic>
              </a:graphicData>
            </a:graphic>
          </wp:inline>
        </w:drawing>
      </w:r>
    </w:p>
    <w:p w14:paraId="0009B47A" w14:textId="1C6D7459" w:rsidR="003A2A1A" w:rsidRDefault="00F000E5" w:rsidP="00F000E5">
      <w:pPr>
        <w:pStyle w:val="Bijschrift"/>
      </w:pPr>
      <w:r>
        <w:t xml:space="preserve">Figuur </w:t>
      </w:r>
      <w:fldSimple w:instr=" SEQ Figuur \* ARABIC ">
        <w:r w:rsidR="00754D0E">
          <w:rPr>
            <w:noProof/>
          </w:rPr>
          <w:t>31</w:t>
        </w:r>
      </w:fldSimple>
      <w:r>
        <w:t>: PSD compact en "worsten"</w:t>
      </w:r>
    </w:p>
    <w:p w14:paraId="0AC94B90" w14:textId="4E730312" w:rsidR="00F000E5" w:rsidRDefault="00F000E5" w:rsidP="00F000E5">
      <w:pPr>
        <w:pStyle w:val="Kop3"/>
      </w:pPr>
      <w:bookmarkStart w:id="20" w:name="_Toc151460325"/>
      <w:r>
        <w:t>Fact Model (FM feitenmodel)</w:t>
      </w:r>
      <w:bookmarkEnd w:id="20"/>
    </w:p>
    <w:p w14:paraId="2D49A09B" w14:textId="7CA336B1" w:rsidR="00F000E5" w:rsidRDefault="00F000E5" w:rsidP="00F000E5">
      <w:pPr>
        <w:pStyle w:val="Kop3"/>
      </w:pPr>
    </w:p>
    <w:p w14:paraId="1C762315" w14:textId="6C966BB6" w:rsidR="00F000E5" w:rsidRDefault="00F000E5" w:rsidP="00F000E5">
      <w:r>
        <w:t>In het feitenmodel komen alle relevante Entiteit Typen met Attribute Types en hun onderlinge relaties.</w:t>
      </w:r>
    </w:p>
    <w:p w14:paraId="14BECD26" w14:textId="77777777" w:rsidR="00AD7868" w:rsidRDefault="00AD7868" w:rsidP="00AD7868">
      <w:pPr>
        <w:keepNext/>
      </w:pPr>
      <w:r w:rsidRPr="00AD7868">
        <w:rPr>
          <w:noProof/>
        </w:rPr>
        <w:drawing>
          <wp:inline distT="0" distB="0" distL="0" distR="0" wp14:anchorId="5B4999FA" wp14:editId="2683D786">
            <wp:extent cx="6097270" cy="2977515"/>
            <wp:effectExtent l="0" t="0" r="0" b="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097270" cy="2977515"/>
                    </a:xfrm>
                    <a:prstGeom prst="rect">
                      <a:avLst/>
                    </a:prstGeom>
                  </pic:spPr>
                </pic:pic>
              </a:graphicData>
            </a:graphic>
          </wp:inline>
        </w:drawing>
      </w:r>
    </w:p>
    <w:p w14:paraId="61AF14AF" w14:textId="4883013C" w:rsidR="00AD7868" w:rsidRPr="0067737F" w:rsidRDefault="00AD7868" w:rsidP="00AD7868">
      <w:pPr>
        <w:pStyle w:val="Bijschrift"/>
      </w:pPr>
      <w:r w:rsidRPr="0067737F">
        <w:t xml:space="preserve">Figuur </w:t>
      </w:r>
      <w:r>
        <w:fldChar w:fldCharType="begin"/>
      </w:r>
      <w:r w:rsidRPr="0067737F">
        <w:instrText xml:space="preserve"> SEQ Figuur \* ARABIC </w:instrText>
      </w:r>
      <w:r>
        <w:fldChar w:fldCharType="separate"/>
      </w:r>
      <w:r w:rsidR="00754D0E">
        <w:rPr>
          <w:noProof/>
        </w:rPr>
        <w:t>32</w:t>
      </w:r>
      <w:r>
        <w:fldChar w:fldCharType="end"/>
      </w:r>
      <w:r w:rsidRPr="0067737F">
        <w:t>: OFD</w:t>
      </w:r>
    </w:p>
    <w:p w14:paraId="3DB18458" w14:textId="77777777" w:rsidR="00AD7868" w:rsidRPr="0067737F" w:rsidRDefault="00AD7868" w:rsidP="00AD7868">
      <w:pPr>
        <w:pStyle w:val="Kop3"/>
      </w:pPr>
    </w:p>
    <w:p w14:paraId="4D558E27" w14:textId="77777777" w:rsidR="00AD7868" w:rsidRPr="0067737F" w:rsidRDefault="00AD7868">
      <w:pPr>
        <w:spacing w:after="200"/>
        <w:rPr>
          <w:rFonts w:asciiTheme="majorHAnsi" w:eastAsia="Times New Roman" w:hAnsiTheme="majorHAnsi" w:cs="Times New Roman"/>
          <w:i/>
          <w:sz w:val="24"/>
        </w:rPr>
      </w:pPr>
      <w:r w:rsidRPr="0067737F">
        <w:br w:type="page"/>
      </w:r>
    </w:p>
    <w:p w14:paraId="6A0D704D" w14:textId="663B526C" w:rsidR="00AD7868" w:rsidRPr="0067737F" w:rsidRDefault="00AD7868" w:rsidP="00AD7868">
      <w:pPr>
        <w:pStyle w:val="Kop3"/>
      </w:pPr>
      <w:bookmarkStart w:id="21" w:name="_Toc151460326"/>
      <w:r w:rsidRPr="0067737F">
        <w:lastRenderedPageBreak/>
        <w:t>Action Model (AM actiemodel)</w:t>
      </w:r>
      <w:bookmarkEnd w:id="21"/>
    </w:p>
    <w:p w14:paraId="0CD5D46D" w14:textId="02430F40" w:rsidR="00AD7868" w:rsidRPr="0067737F" w:rsidRDefault="00AD7868" w:rsidP="00AD7868">
      <w:pPr>
        <w:pStyle w:val="Kop3"/>
      </w:pPr>
    </w:p>
    <w:p w14:paraId="7E9F7720" w14:textId="58EAF777" w:rsidR="0012720F" w:rsidRDefault="00AD7868" w:rsidP="00F108F9">
      <w:r w:rsidRPr="00AD7868">
        <w:t>Niet officieel volgens de DEMO S</w:t>
      </w:r>
      <w:r>
        <w:t>pecification Language is de mogelijkheid om op het TPD aan te geven waar een Action Rule wordt gehanteerd. De Action Rule Specification Diagram is hier een composite diagram van.</w:t>
      </w:r>
    </w:p>
    <w:p w14:paraId="1766B2D9" w14:textId="5FBCEF33" w:rsidR="00F108F9" w:rsidRDefault="00F04FF4" w:rsidP="00F108F9">
      <w:r>
        <w:t>Als we het TPD uittrekken, kunnen we er een soort tijdlijn van maken.</w:t>
      </w:r>
    </w:p>
    <w:p w14:paraId="0AD8B64E" w14:textId="77777777" w:rsidR="00F04FF4" w:rsidRDefault="00F04FF4" w:rsidP="00F04FF4">
      <w:pPr>
        <w:keepNext/>
      </w:pPr>
      <w:r w:rsidRPr="00F04FF4">
        <w:rPr>
          <w:noProof/>
        </w:rPr>
        <w:drawing>
          <wp:inline distT="0" distB="0" distL="0" distR="0" wp14:anchorId="3614472D" wp14:editId="495C1742">
            <wp:extent cx="6097270" cy="1043305"/>
            <wp:effectExtent l="0" t="0" r="0" b="0"/>
            <wp:docPr id="1359577244" name="Afbeelding 1" descr="Afbeelding met tekst, schermopname, lijn,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577244" name="Afbeelding 1" descr="Afbeelding met tekst, schermopname, lijn, Lettertype&#10;&#10;Automatisch gegenereerde beschrijving"/>
                    <pic:cNvPicPr/>
                  </pic:nvPicPr>
                  <pic:blipFill>
                    <a:blip r:embed="rId46"/>
                    <a:stretch>
                      <a:fillRect/>
                    </a:stretch>
                  </pic:blipFill>
                  <pic:spPr>
                    <a:xfrm>
                      <a:off x="0" y="0"/>
                      <a:ext cx="6097270" cy="1043305"/>
                    </a:xfrm>
                    <a:prstGeom prst="rect">
                      <a:avLst/>
                    </a:prstGeom>
                  </pic:spPr>
                </pic:pic>
              </a:graphicData>
            </a:graphic>
          </wp:inline>
        </w:drawing>
      </w:r>
    </w:p>
    <w:p w14:paraId="76F8AC6A" w14:textId="13CF56BB" w:rsidR="00E547E4" w:rsidRDefault="00F04FF4" w:rsidP="00E547E4">
      <w:pPr>
        <w:pStyle w:val="Bijschrift"/>
      </w:pPr>
      <w:r>
        <w:t xml:space="preserve">Figuur </w:t>
      </w:r>
      <w:fldSimple w:instr=" SEQ Figuur \* ARABIC ">
        <w:r w:rsidR="00754D0E">
          <w:rPr>
            <w:noProof/>
          </w:rPr>
          <w:t>33</w:t>
        </w:r>
      </w:fldSimple>
      <w:r>
        <w:t>: TPD in de vorm van een tijdlijn</w:t>
      </w:r>
    </w:p>
    <w:p w14:paraId="2476A685" w14:textId="2233D571" w:rsidR="0012720F" w:rsidRDefault="00F04FF4" w:rsidP="00E547E4">
      <w:r>
        <w:t>De tijdlijn die getoond wordt is alleen toepasbaar op de volgordelijkheid waarin coördinatiehandelingen en productiehandelingen kunnen plaatsvinden. Ook de herroepingen (revokes) kunnen alleen plaatsvinden vanaf het moment dat het te herroepen feit ook daadwerkelijk bestaat. Als we naar de ARS’n gaan kijken is er een duidelijk verschil tussen de gewone transactiesoort en de zelfstartende transactiesoort.</w:t>
      </w:r>
    </w:p>
    <w:p w14:paraId="0703F2B5" w14:textId="2EB348B9" w:rsidR="00F04FF4" w:rsidRDefault="008C22C5" w:rsidP="0012720F">
      <w:pPr>
        <w:keepNext/>
      </w:pPr>
      <w:r>
        <w:rPr>
          <w:noProof/>
        </w:rPr>
        <w:lastRenderedPageBreak/>
        <w:drawing>
          <wp:inline distT="0" distB="0" distL="0" distR="0" wp14:anchorId="2EF9A492" wp14:editId="43173FCA">
            <wp:extent cx="6097270" cy="5900420"/>
            <wp:effectExtent l="0" t="0" r="0" b="0"/>
            <wp:docPr id="404970222" name="Afbeelding 1" descr="Afbeelding met tekst, diagram, Plan,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970222" name="Afbeelding 1" descr="Afbeelding met tekst, diagram, Plan, schermopname&#10;&#10;Automatisch gegenereerde beschrijving"/>
                    <pic:cNvPicPr/>
                  </pic:nvPicPr>
                  <pic:blipFill>
                    <a:blip r:embed="rId47"/>
                    <a:stretch>
                      <a:fillRect/>
                    </a:stretch>
                  </pic:blipFill>
                  <pic:spPr>
                    <a:xfrm>
                      <a:off x="0" y="0"/>
                      <a:ext cx="6097270" cy="5900420"/>
                    </a:xfrm>
                    <a:prstGeom prst="rect">
                      <a:avLst/>
                    </a:prstGeom>
                  </pic:spPr>
                </pic:pic>
              </a:graphicData>
            </a:graphic>
          </wp:inline>
        </w:drawing>
      </w:r>
    </w:p>
    <w:p w14:paraId="67CE88FE" w14:textId="5BC84950" w:rsidR="0012720F" w:rsidRPr="0067737F" w:rsidRDefault="0012720F" w:rsidP="0012720F">
      <w:pPr>
        <w:pStyle w:val="Bijschrift"/>
      </w:pPr>
      <w:r w:rsidRPr="0067737F">
        <w:t xml:space="preserve">Figuur </w:t>
      </w:r>
      <w:r>
        <w:fldChar w:fldCharType="begin"/>
      </w:r>
      <w:r w:rsidRPr="0067737F">
        <w:instrText xml:space="preserve"> SEQ Figuur \* ARABIC </w:instrText>
      </w:r>
      <w:r>
        <w:fldChar w:fldCharType="separate"/>
      </w:r>
      <w:r w:rsidR="00754D0E">
        <w:rPr>
          <w:noProof/>
        </w:rPr>
        <w:t>34</w:t>
      </w:r>
      <w:r>
        <w:fldChar w:fldCharType="end"/>
      </w:r>
      <w:r w:rsidRPr="0067737F">
        <w:t xml:space="preserve">: </w:t>
      </w:r>
      <w:r w:rsidR="008C22C5">
        <w:t>TPD “normale” transactiesoort</w:t>
      </w:r>
    </w:p>
    <w:p w14:paraId="4E5E8236" w14:textId="457C93A7" w:rsidR="008C22C5" w:rsidRDefault="00B97AA2" w:rsidP="008C22C5">
      <w:pPr>
        <w:keepNext/>
      </w:pPr>
      <w:r>
        <w:rPr>
          <w:noProof/>
        </w:rPr>
        <w:lastRenderedPageBreak/>
        <w:drawing>
          <wp:inline distT="0" distB="0" distL="0" distR="0" wp14:anchorId="573953A5" wp14:editId="092942FD">
            <wp:extent cx="6097270" cy="5949315"/>
            <wp:effectExtent l="0" t="0" r="0" b="0"/>
            <wp:docPr id="266550806" name="Afbeelding 1" descr="Afbeelding met tekst, diagram, Plan, Technische teken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550806" name="Afbeelding 1" descr="Afbeelding met tekst, diagram, Plan, Technische tekening&#10;&#10;Automatisch gegenereerde beschrijving"/>
                    <pic:cNvPicPr/>
                  </pic:nvPicPr>
                  <pic:blipFill>
                    <a:blip r:embed="rId48"/>
                    <a:stretch>
                      <a:fillRect/>
                    </a:stretch>
                  </pic:blipFill>
                  <pic:spPr>
                    <a:xfrm>
                      <a:off x="0" y="0"/>
                      <a:ext cx="6097270" cy="5949315"/>
                    </a:xfrm>
                    <a:prstGeom prst="rect">
                      <a:avLst/>
                    </a:prstGeom>
                  </pic:spPr>
                </pic:pic>
              </a:graphicData>
            </a:graphic>
          </wp:inline>
        </w:drawing>
      </w:r>
    </w:p>
    <w:p w14:paraId="727A1D50" w14:textId="55A5FD90" w:rsidR="008C22C5" w:rsidRDefault="008C22C5" w:rsidP="008C22C5">
      <w:pPr>
        <w:pStyle w:val="Bijschrift"/>
      </w:pPr>
      <w:r>
        <w:t xml:space="preserve">Figuur </w:t>
      </w:r>
      <w:fldSimple w:instr=" SEQ Figuur \* ARABIC ">
        <w:r w:rsidR="00754D0E">
          <w:rPr>
            <w:noProof/>
          </w:rPr>
          <w:t>35</w:t>
        </w:r>
      </w:fldSimple>
      <w:r>
        <w:t>: TPD zelfstartende transactiesoort</w:t>
      </w:r>
    </w:p>
    <w:p w14:paraId="56CAEB73" w14:textId="096B3FC5" w:rsidR="0012720F" w:rsidRPr="0012720F" w:rsidRDefault="0012720F" w:rsidP="0012720F">
      <w:r w:rsidRPr="0012720F">
        <w:t>Op het TPD ziet e</w:t>
      </w:r>
      <w:r>
        <w:t>en AR er als volgt uit (geen officieel DEMO symbool)</w:t>
      </w:r>
    </w:p>
    <w:p w14:paraId="6A4AF46F" w14:textId="77777777" w:rsidR="00AD7868" w:rsidRDefault="00AD7868" w:rsidP="00AD7868">
      <w:pPr>
        <w:keepNext/>
      </w:pPr>
      <w:r>
        <w:rPr>
          <w:noProof/>
        </w:rPr>
        <w:drawing>
          <wp:inline distT="0" distB="0" distL="0" distR="0" wp14:anchorId="2AA3310D" wp14:editId="1FC99201">
            <wp:extent cx="2369489" cy="2296444"/>
            <wp:effectExtent l="0" t="0" r="0" b="0"/>
            <wp:docPr id="36" name="Afbeelding 36" descr="Afbeelding met tekst, klo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Afbeelding 36" descr="Afbeelding met tekst, klok&#10;&#10;Automatisch gegenereerde beschrijving"/>
                    <pic:cNvPicPr/>
                  </pic:nvPicPr>
                  <pic:blipFill>
                    <a:blip r:embed="rId49"/>
                    <a:stretch>
                      <a:fillRect/>
                    </a:stretch>
                  </pic:blipFill>
                  <pic:spPr>
                    <a:xfrm>
                      <a:off x="0" y="0"/>
                      <a:ext cx="2376855" cy="2303583"/>
                    </a:xfrm>
                    <a:prstGeom prst="rect">
                      <a:avLst/>
                    </a:prstGeom>
                  </pic:spPr>
                </pic:pic>
              </a:graphicData>
            </a:graphic>
          </wp:inline>
        </w:drawing>
      </w:r>
    </w:p>
    <w:p w14:paraId="1BB1BFC8" w14:textId="16350CAC" w:rsidR="00AD7868" w:rsidRDefault="00AD7868" w:rsidP="00AD7868">
      <w:pPr>
        <w:pStyle w:val="Bijschrift"/>
      </w:pPr>
      <w:r>
        <w:t xml:space="preserve">Figuur </w:t>
      </w:r>
      <w:fldSimple w:instr=" SEQ Figuur \* ARABIC ">
        <w:r w:rsidR="00754D0E">
          <w:rPr>
            <w:noProof/>
          </w:rPr>
          <w:t>36</w:t>
        </w:r>
      </w:fldSimple>
      <w:r>
        <w:t>: Action Rule 01</w:t>
      </w:r>
    </w:p>
    <w:p w14:paraId="1CC0E9C3" w14:textId="61CDEF51" w:rsidR="00470077" w:rsidRDefault="00470077" w:rsidP="0012720F">
      <w:r>
        <w:lastRenderedPageBreak/>
        <w:t xml:space="preserve">Bij het aanmaken van een AR wordt een composite diagram aangemaakt voor het ARS. </w:t>
      </w:r>
      <w:r w:rsidR="008C22C5">
        <w:t>Als je een pattern gebruikt om een TPD aan te maken met de basis AR’n erop geplaatst, worden deze diagrammen nog niet aangemaakt. Als je met een rechtermuisklik op het TPD in de projectbrowser het script “update ARS” start, worden deze diagrammen aangemaakt, de ARS elementen erop geplaatst en de notes hiervan ingevuld aan de hand van het model en het juiste ARS type.</w:t>
      </w:r>
    </w:p>
    <w:p w14:paraId="345FC701" w14:textId="63A791B0" w:rsidR="00470077" w:rsidRDefault="00B97AA2" w:rsidP="00470077">
      <w:pPr>
        <w:keepNext/>
      </w:pPr>
      <w:r>
        <w:rPr>
          <w:noProof/>
        </w:rPr>
        <w:drawing>
          <wp:inline distT="0" distB="0" distL="0" distR="0" wp14:anchorId="2E8CEC79" wp14:editId="6F58A822">
            <wp:extent cx="2181225" cy="1857375"/>
            <wp:effectExtent l="0" t="0" r="9525" b="9525"/>
            <wp:docPr id="646614104" name="Afbeelding 1" descr="Afbeelding met tekst, schermopname, Lettertyp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614104" name="Afbeelding 1" descr="Afbeelding met tekst, schermopname, Lettertype, nummer&#10;&#10;Automatisch gegenereerde beschrijving"/>
                    <pic:cNvPicPr/>
                  </pic:nvPicPr>
                  <pic:blipFill>
                    <a:blip r:embed="rId50"/>
                    <a:stretch>
                      <a:fillRect/>
                    </a:stretch>
                  </pic:blipFill>
                  <pic:spPr>
                    <a:xfrm>
                      <a:off x="0" y="0"/>
                      <a:ext cx="2181225" cy="1857375"/>
                    </a:xfrm>
                    <a:prstGeom prst="rect">
                      <a:avLst/>
                    </a:prstGeom>
                  </pic:spPr>
                </pic:pic>
              </a:graphicData>
            </a:graphic>
          </wp:inline>
        </w:drawing>
      </w:r>
    </w:p>
    <w:p w14:paraId="742E5C03" w14:textId="5961A674" w:rsidR="0012720F" w:rsidRDefault="00470077" w:rsidP="0012720F">
      <w:pPr>
        <w:pStyle w:val="Bijschrift"/>
      </w:pPr>
      <w:r>
        <w:t xml:space="preserve">Figuur </w:t>
      </w:r>
      <w:fldSimple w:instr=" SEQ Figuur \* ARABIC ">
        <w:r w:rsidR="00754D0E">
          <w:rPr>
            <w:noProof/>
          </w:rPr>
          <w:t>37</w:t>
        </w:r>
      </w:fldSimple>
      <w:r>
        <w:t xml:space="preserve">: </w:t>
      </w:r>
      <w:r w:rsidR="00B97AA2">
        <w:t>ARS toolbox</w:t>
      </w:r>
    </w:p>
    <w:p w14:paraId="252F3B8C" w14:textId="4F33EFB9" w:rsidR="00B97AA2" w:rsidRPr="00B97AA2" w:rsidRDefault="00B97AA2" w:rsidP="00B97AA2">
      <w:r>
        <w:t>Het is dus mogelijk een TPD handmatig op te bouwen, AR’n te plaatsen, het ARS in te vullen. De patterns maken het mogelijk om hier een groot deel automatisch aan te maken en met het script voor het ARS op de juiste wijze de notes te vullen.</w:t>
      </w:r>
    </w:p>
    <w:p w14:paraId="75826885" w14:textId="774CCB36" w:rsidR="0067737F" w:rsidRDefault="0012720F" w:rsidP="0012720F">
      <w:r>
        <w:t>Tot slot is er nog een script dat de project browser op kan ruimen</w:t>
      </w:r>
      <w:r w:rsidR="00C87941">
        <w:t xml:space="preserve"> en de juiste packages kan aanmaken. Doe hiervoor een rechtermuisklik op het hoogste package van het betreffende DEMO model, vervolgens “Specialize”, “Scripts” en “Clean up DEMO model”.</w:t>
      </w:r>
    </w:p>
    <w:p w14:paraId="2BD4AA68" w14:textId="77777777" w:rsidR="001358A3" w:rsidRDefault="001358A3" w:rsidP="001358A3">
      <w:pPr>
        <w:keepNext/>
      </w:pPr>
      <w:r>
        <w:rPr>
          <w:noProof/>
        </w:rPr>
        <w:drawing>
          <wp:inline distT="0" distB="0" distL="0" distR="0" wp14:anchorId="092FA1BA" wp14:editId="701FD933">
            <wp:extent cx="6097270" cy="1988820"/>
            <wp:effectExtent l="0" t="0" r="0" b="0"/>
            <wp:docPr id="1620682639" name="Afbeelding 1" descr="Afbeelding met tekst, lijn,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0682639" name="Afbeelding 1" descr="Afbeelding met tekst, lijn, schermopname&#10;&#10;Automatisch gegenereerde beschrijving"/>
                    <pic:cNvPicPr/>
                  </pic:nvPicPr>
                  <pic:blipFill>
                    <a:blip r:embed="rId51"/>
                    <a:stretch>
                      <a:fillRect/>
                    </a:stretch>
                  </pic:blipFill>
                  <pic:spPr>
                    <a:xfrm>
                      <a:off x="0" y="0"/>
                      <a:ext cx="6097270" cy="1988820"/>
                    </a:xfrm>
                    <a:prstGeom prst="rect">
                      <a:avLst/>
                    </a:prstGeom>
                  </pic:spPr>
                </pic:pic>
              </a:graphicData>
            </a:graphic>
          </wp:inline>
        </w:drawing>
      </w:r>
    </w:p>
    <w:p w14:paraId="5664CDBF" w14:textId="257C535E" w:rsidR="001358A3" w:rsidRPr="007B3C4B" w:rsidRDefault="001358A3" w:rsidP="001358A3">
      <w:pPr>
        <w:pStyle w:val="Bijschrift"/>
      </w:pPr>
      <w:r w:rsidRPr="007B3C4B">
        <w:t xml:space="preserve">Figuur </w:t>
      </w:r>
      <w:r>
        <w:fldChar w:fldCharType="begin"/>
      </w:r>
      <w:r w:rsidRPr="007B3C4B">
        <w:instrText xml:space="preserve"> SEQ Figuur \* ARABIC </w:instrText>
      </w:r>
      <w:r>
        <w:fldChar w:fldCharType="separate"/>
      </w:r>
      <w:r w:rsidR="00754D0E">
        <w:rPr>
          <w:noProof/>
        </w:rPr>
        <w:t>38</w:t>
      </w:r>
      <w:r>
        <w:rPr>
          <w:noProof/>
        </w:rPr>
        <w:fldChar w:fldCharType="end"/>
      </w:r>
      <w:r w:rsidRPr="007B3C4B">
        <w:t>: Clean up DEMO model</w:t>
      </w:r>
    </w:p>
    <w:p w14:paraId="6C49C72A" w14:textId="77777777" w:rsidR="001358A3" w:rsidRDefault="001358A3" w:rsidP="0012720F">
      <w:r>
        <w:t>Dit script geeft de modelleur de mogelijkheid om de bij het aanmaken van de diagrammen, de locatie waar elementen geplaatst worden, compleet te negeren. Tegen de tijd dat het modelleren klaar is, start je dit script en de projectbrowser wordt opgeruimd op de wijze zoals het in het script is geconfigureerd.</w:t>
      </w:r>
    </w:p>
    <w:p w14:paraId="0F653D44" w14:textId="77777777" w:rsidR="005D1810" w:rsidRDefault="005D1810" w:rsidP="005D1810">
      <w:pPr>
        <w:spacing w:after="200"/>
      </w:pPr>
    </w:p>
    <w:p w14:paraId="180C1B39" w14:textId="308428F2" w:rsidR="001358A3" w:rsidRDefault="005D1810" w:rsidP="005D1810">
      <w:pPr>
        <w:spacing w:after="200"/>
      </w:pPr>
      <w:r>
        <w:lastRenderedPageBreak/>
        <w:t>Na het draaien van het script met een rechtermuisklik op view van het betreffende DEMO model, is het resultaat:</w:t>
      </w:r>
    </w:p>
    <w:p w14:paraId="4464AAC6" w14:textId="4AB3E9E8" w:rsidR="005D1810" w:rsidRDefault="005D1810" w:rsidP="005D1810">
      <w:pPr>
        <w:spacing w:after="200"/>
      </w:pPr>
      <w:r>
        <w:rPr>
          <w:noProof/>
        </w:rPr>
        <w:drawing>
          <wp:inline distT="0" distB="0" distL="0" distR="0" wp14:anchorId="73215014" wp14:editId="600A178F">
            <wp:extent cx="1666875" cy="1581150"/>
            <wp:effectExtent l="0" t="0" r="9525" b="0"/>
            <wp:docPr id="425487822" name="Afbeelding 1" descr="Afbeelding met tekst, schermopname, Lettertype, Rechthoe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5487822" name="Afbeelding 1" descr="Afbeelding met tekst, schermopname, Lettertype, Rechthoek&#10;&#10;Automatisch gegenereerde beschrijving"/>
                    <pic:cNvPicPr/>
                  </pic:nvPicPr>
                  <pic:blipFill>
                    <a:blip r:embed="rId52"/>
                    <a:stretch>
                      <a:fillRect/>
                    </a:stretch>
                  </pic:blipFill>
                  <pic:spPr>
                    <a:xfrm>
                      <a:off x="0" y="0"/>
                      <a:ext cx="1666875" cy="1581150"/>
                    </a:xfrm>
                    <a:prstGeom prst="rect">
                      <a:avLst/>
                    </a:prstGeom>
                  </pic:spPr>
                </pic:pic>
              </a:graphicData>
            </a:graphic>
          </wp:inline>
        </w:drawing>
      </w:r>
    </w:p>
    <w:p w14:paraId="3EFBC8FE" w14:textId="3AB9DFE6" w:rsidR="005D1810" w:rsidRDefault="005D1810" w:rsidP="005D1810">
      <w:pPr>
        <w:spacing w:after="200"/>
      </w:pPr>
      <w:r>
        <w:t>Alles is verplaatst binnen de packages CM (cooperation model), PM (process model), FM (fact model) en AM (action model)</w:t>
      </w:r>
    </w:p>
    <w:p w14:paraId="23F26C82" w14:textId="0FF96F6A" w:rsidR="00F31ABB" w:rsidRDefault="00F31ABB" w:rsidP="005D1810">
      <w:pPr>
        <w:spacing w:after="200"/>
      </w:pPr>
      <w:r>
        <w:t>Als we het CM package open klikken zien we:</w:t>
      </w:r>
    </w:p>
    <w:p w14:paraId="7F7A1237" w14:textId="77777777" w:rsidR="00F31ABB" w:rsidRDefault="00F31ABB" w:rsidP="00F31ABB">
      <w:pPr>
        <w:keepNext/>
        <w:spacing w:after="200"/>
      </w:pPr>
      <w:r>
        <w:rPr>
          <w:noProof/>
        </w:rPr>
        <w:drawing>
          <wp:inline distT="0" distB="0" distL="0" distR="0" wp14:anchorId="12C657E8" wp14:editId="5E270F3C">
            <wp:extent cx="3933825" cy="4991100"/>
            <wp:effectExtent l="0" t="0" r="9525" b="0"/>
            <wp:docPr id="1602751865" name="Afbeelding 1" descr="Afbeelding met tekst, elektronica, schermopname,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751865" name="Afbeelding 1" descr="Afbeelding met tekst, elektronica, schermopname, Lettertype&#10;&#10;Automatisch gegenereerde beschrijving"/>
                    <pic:cNvPicPr/>
                  </pic:nvPicPr>
                  <pic:blipFill>
                    <a:blip r:embed="rId53"/>
                    <a:stretch>
                      <a:fillRect/>
                    </a:stretch>
                  </pic:blipFill>
                  <pic:spPr>
                    <a:xfrm>
                      <a:off x="0" y="0"/>
                      <a:ext cx="3933825" cy="4991100"/>
                    </a:xfrm>
                    <a:prstGeom prst="rect">
                      <a:avLst/>
                    </a:prstGeom>
                  </pic:spPr>
                </pic:pic>
              </a:graphicData>
            </a:graphic>
          </wp:inline>
        </w:drawing>
      </w:r>
    </w:p>
    <w:p w14:paraId="36D10DF6" w14:textId="006A5679" w:rsidR="00F31ABB" w:rsidRDefault="00F31ABB" w:rsidP="00F31ABB">
      <w:pPr>
        <w:pStyle w:val="Bijschrift"/>
      </w:pPr>
      <w:r>
        <w:t xml:space="preserve">Figuur </w:t>
      </w:r>
      <w:fldSimple w:instr=" SEQ Figuur \* ARABIC ">
        <w:r w:rsidR="00754D0E">
          <w:rPr>
            <w:noProof/>
          </w:rPr>
          <w:t>39</w:t>
        </w:r>
      </w:fldSimple>
      <w:r>
        <w:t>: project browser indeling CM</w:t>
      </w:r>
    </w:p>
    <w:p w14:paraId="7F7A5535" w14:textId="2F5EA214" w:rsidR="00F31ABB" w:rsidRDefault="00F31ABB" w:rsidP="005D1810">
      <w:pPr>
        <w:spacing w:after="200"/>
      </w:pPr>
      <w:r>
        <w:t>CTAR voor alle composite actor rollen</w:t>
      </w:r>
    </w:p>
    <w:p w14:paraId="356BD5F1" w14:textId="2DB6F8AB" w:rsidR="00F31ABB" w:rsidRDefault="00F31ABB" w:rsidP="005D1810">
      <w:pPr>
        <w:spacing w:after="200"/>
      </w:pPr>
      <w:r>
        <w:t>HD voor alle inofficiële hulpdiagrammen</w:t>
      </w:r>
    </w:p>
    <w:p w14:paraId="2FA32A63" w14:textId="04BE5E79" w:rsidR="00F31ABB" w:rsidRDefault="00F31ABB" w:rsidP="005D1810">
      <w:pPr>
        <w:spacing w:after="200"/>
      </w:pPr>
      <w:r>
        <w:lastRenderedPageBreak/>
        <w:t>MTK voor alle multi transaction kinds</w:t>
      </w:r>
    </w:p>
    <w:p w14:paraId="6E514B0F" w14:textId="0B41D826" w:rsidR="00F31ABB" w:rsidRDefault="00F31ABB" w:rsidP="005D1810">
      <w:pPr>
        <w:spacing w:after="200"/>
      </w:pPr>
      <w:r>
        <w:t>Een package voor tabellen. Naast het TPT kan hier ook een CUT of een BCT als tabel in voorkomen.</w:t>
      </w:r>
      <w:r>
        <w:br/>
        <w:t>TAR voor alle transactorrollen</w:t>
      </w:r>
    </w:p>
    <w:p w14:paraId="0ED3B9D9" w14:textId="77777777" w:rsidR="00F31ABB" w:rsidRDefault="00F31ABB" w:rsidP="00F31ABB">
      <w:pPr>
        <w:keepNext/>
        <w:spacing w:after="200"/>
      </w:pPr>
      <w:r>
        <w:rPr>
          <w:noProof/>
        </w:rPr>
        <w:drawing>
          <wp:inline distT="0" distB="0" distL="0" distR="0" wp14:anchorId="12E471F4" wp14:editId="60F452E0">
            <wp:extent cx="3686175" cy="2695575"/>
            <wp:effectExtent l="0" t="0" r="9525" b="9525"/>
            <wp:docPr id="726082584" name="Afbeelding 1" descr="Afbeelding met tekst, schermopname, Lettertyp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082584" name="Afbeelding 1" descr="Afbeelding met tekst, schermopname, Lettertype, nummer&#10;&#10;Automatisch gegenereerde beschrijving"/>
                    <pic:cNvPicPr/>
                  </pic:nvPicPr>
                  <pic:blipFill>
                    <a:blip r:embed="rId54"/>
                    <a:stretch>
                      <a:fillRect/>
                    </a:stretch>
                  </pic:blipFill>
                  <pic:spPr>
                    <a:xfrm>
                      <a:off x="0" y="0"/>
                      <a:ext cx="3686175" cy="2695575"/>
                    </a:xfrm>
                    <a:prstGeom prst="rect">
                      <a:avLst/>
                    </a:prstGeom>
                  </pic:spPr>
                </pic:pic>
              </a:graphicData>
            </a:graphic>
          </wp:inline>
        </w:drawing>
      </w:r>
    </w:p>
    <w:p w14:paraId="48CEEF3B" w14:textId="154CEB9C" w:rsidR="00F31ABB" w:rsidRDefault="00F31ABB" w:rsidP="00F31ABB">
      <w:pPr>
        <w:pStyle w:val="Bijschrift"/>
      </w:pPr>
      <w:r>
        <w:t xml:space="preserve">Figuur </w:t>
      </w:r>
      <w:fldSimple w:instr=" SEQ Figuur \* ARABIC ">
        <w:r w:rsidR="00754D0E">
          <w:rPr>
            <w:noProof/>
          </w:rPr>
          <w:t>40</w:t>
        </w:r>
      </w:fldSimple>
      <w:r>
        <w:t xml:space="preserve">: </w:t>
      </w:r>
      <w:r w:rsidRPr="009B752D">
        <w:t xml:space="preserve">project browser indeling </w:t>
      </w:r>
      <w:r>
        <w:t>PM</w:t>
      </w:r>
    </w:p>
    <w:p w14:paraId="39F62737" w14:textId="0EE13B59" w:rsidR="00F31ABB" w:rsidRDefault="00F31ABB" w:rsidP="00F31ABB">
      <w:r>
        <w:t>AR voor alle actorrollen</w:t>
      </w:r>
    </w:p>
    <w:p w14:paraId="61C020D6" w14:textId="14295A53" w:rsidR="00AB0E56" w:rsidRDefault="00AB0E56" w:rsidP="00F31ABB">
      <w:r>
        <w:t>TK voor alle transaction kinds</w:t>
      </w:r>
    </w:p>
    <w:p w14:paraId="31006C0C" w14:textId="076D34BA" w:rsidR="00AB0E56" w:rsidRDefault="00AB0E56" w:rsidP="00F31ABB">
      <w:r>
        <w:t>En één of meer process structure diagrams</w:t>
      </w:r>
    </w:p>
    <w:p w14:paraId="41AB3768" w14:textId="16ACA258" w:rsidR="00AB0E56" w:rsidRDefault="00AB0E56" w:rsidP="00F31ABB">
      <w:r>
        <w:t>Onder een transaction kind bevindt zich een composite transaction pattern diagram met een volledig TPD en hieronder alle transaction kind step kind acts en facts.</w:t>
      </w:r>
    </w:p>
    <w:p w14:paraId="3715A787" w14:textId="77777777" w:rsidR="00AB0E56" w:rsidRDefault="00AB0E56" w:rsidP="00AB0E56">
      <w:pPr>
        <w:keepNext/>
      </w:pPr>
      <w:r>
        <w:rPr>
          <w:noProof/>
        </w:rPr>
        <w:lastRenderedPageBreak/>
        <w:drawing>
          <wp:inline distT="0" distB="0" distL="0" distR="0" wp14:anchorId="52F148CA" wp14:editId="0D824AAC">
            <wp:extent cx="2838450" cy="8791575"/>
            <wp:effectExtent l="0" t="0" r="0" b="9525"/>
            <wp:docPr id="505578080" name="Afbeelding 1" descr="Afbeelding met tekst, documen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578080" name="Afbeelding 1" descr="Afbeelding met tekst, document&#10;&#10;Automatisch gegenereerde beschrijving"/>
                    <pic:cNvPicPr/>
                  </pic:nvPicPr>
                  <pic:blipFill>
                    <a:blip r:embed="rId55"/>
                    <a:stretch>
                      <a:fillRect/>
                    </a:stretch>
                  </pic:blipFill>
                  <pic:spPr>
                    <a:xfrm>
                      <a:off x="0" y="0"/>
                      <a:ext cx="2838450" cy="8791575"/>
                    </a:xfrm>
                    <a:prstGeom prst="rect">
                      <a:avLst/>
                    </a:prstGeom>
                  </pic:spPr>
                </pic:pic>
              </a:graphicData>
            </a:graphic>
          </wp:inline>
        </w:drawing>
      </w:r>
    </w:p>
    <w:p w14:paraId="6E5BE20B" w14:textId="2BC4472B" w:rsidR="00AB0E56" w:rsidRDefault="00AB0E56" w:rsidP="00AB0E56">
      <w:pPr>
        <w:pStyle w:val="Bijschrift"/>
      </w:pPr>
      <w:r>
        <w:t xml:space="preserve">Figuur </w:t>
      </w:r>
      <w:fldSimple w:instr=" SEQ Figuur \* ARABIC ">
        <w:r w:rsidR="00754D0E">
          <w:rPr>
            <w:noProof/>
          </w:rPr>
          <w:t>41</w:t>
        </w:r>
      </w:fldSimple>
      <w:r>
        <w:t>: indeling project browser TK</w:t>
      </w:r>
    </w:p>
    <w:p w14:paraId="18531EFE" w14:textId="77777777" w:rsidR="00AB0E56" w:rsidRDefault="00AB0E56" w:rsidP="00AB0E56"/>
    <w:p w14:paraId="2F50552C" w14:textId="77777777" w:rsidR="00AB0E56" w:rsidRDefault="00AB0E56" w:rsidP="00AB0E56">
      <w:pPr>
        <w:keepNext/>
      </w:pPr>
      <w:r w:rsidRPr="00AB0E56">
        <w:rPr>
          <w:noProof/>
        </w:rPr>
        <w:lastRenderedPageBreak/>
        <w:drawing>
          <wp:inline distT="0" distB="0" distL="0" distR="0" wp14:anchorId="7716BC32" wp14:editId="3E3ED2D5">
            <wp:extent cx="4629150" cy="4019550"/>
            <wp:effectExtent l="0" t="0" r="0" b="0"/>
            <wp:docPr id="547893762" name="Afbeelding 1" descr="Afbeelding met tekst, schermopname, nummer,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7893762" name="Afbeelding 1" descr="Afbeelding met tekst, schermopname, nummer, Lettertype&#10;&#10;Automatisch gegenereerde beschrijving"/>
                    <pic:cNvPicPr/>
                  </pic:nvPicPr>
                  <pic:blipFill>
                    <a:blip r:embed="rId56"/>
                    <a:stretch>
                      <a:fillRect/>
                    </a:stretch>
                  </pic:blipFill>
                  <pic:spPr>
                    <a:xfrm>
                      <a:off x="0" y="0"/>
                      <a:ext cx="4629150" cy="4019550"/>
                    </a:xfrm>
                    <a:prstGeom prst="rect">
                      <a:avLst/>
                    </a:prstGeom>
                  </pic:spPr>
                </pic:pic>
              </a:graphicData>
            </a:graphic>
          </wp:inline>
        </w:drawing>
      </w:r>
    </w:p>
    <w:p w14:paraId="62532A1D" w14:textId="0D1A28DE" w:rsidR="00AB0E56" w:rsidRDefault="00AB0E56" w:rsidP="00AB0E56">
      <w:pPr>
        <w:pStyle w:val="Bijschrift"/>
      </w:pPr>
      <w:r>
        <w:t xml:space="preserve">Figuur </w:t>
      </w:r>
      <w:fldSimple w:instr=" SEQ Figuur \* ARABIC ">
        <w:r w:rsidR="00754D0E">
          <w:rPr>
            <w:noProof/>
          </w:rPr>
          <w:t>42</w:t>
        </w:r>
      </w:fldSimple>
      <w:r>
        <w:t>: indeling project browser FM</w:t>
      </w:r>
    </w:p>
    <w:p w14:paraId="1F29005D" w14:textId="3524081A" w:rsidR="00AB0E56" w:rsidRDefault="00AB0E56" w:rsidP="00AB0E56">
      <w:r>
        <w:t>Het feitenmodel bevat een package ET met alle entiteitstypen met composite alle bijbehorende attribute typen.</w:t>
      </w:r>
    </w:p>
    <w:p w14:paraId="78B3D09D" w14:textId="59576C7C" w:rsidR="00AB0E56" w:rsidRDefault="00AB0E56" w:rsidP="00AB0E56">
      <w:r>
        <w:t>PK bevat alle product kinds.</w:t>
      </w:r>
    </w:p>
    <w:p w14:paraId="19908BFF" w14:textId="05D9A2DE" w:rsidR="00AB0E56" w:rsidRDefault="00AB0E56" w:rsidP="00AB0E56">
      <w:r>
        <w:t>En er is een Object Fact Diagram</w:t>
      </w:r>
    </w:p>
    <w:p w14:paraId="7E0B48A9" w14:textId="77777777" w:rsidR="00A57599" w:rsidRDefault="00A57599" w:rsidP="00A57599">
      <w:pPr>
        <w:keepNext/>
      </w:pPr>
      <w:r>
        <w:rPr>
          <w:noProof/>
        </w:rPr>
        <w:lastRenderedPageBreak/>
        <w:drawing>
          <wp:inline distT="0" distB="0" distL="0" distR="0" wp14:anchorId="00B88C13" wp14:editId="42E25592">
            <wp:extent cx="5791200" cy="7839075"/>
            <wp:effectExtent l="0" t="0" r="0" b="9525"/>
            <wp:docPr id="1667943885" name="Afbeelding 1" descr="Afbeelding met tekst, schermopname, Lettertype, documen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7943885" name="Afbeelding 1" descr="Afbeelding met tekst, schermopname, Lettertype, document&#10;&#10;Automatisch gegenereerde beschrijving"/>
                    <pic:cNvPicPr/>
                  </pic:nvPicPr>
                  <pic:blipFill>
                    <a:blip r:embed="rId57"/>
                    <a:stretch>
                      <a:fillRect/>
                    </a:stretch>
                  </pic:blipFill>
                  <pic:spPr>
                    <a:xfrm>
                      <a:off x="0" y="0"/>
                      <a:ext cx="5791200" cy="7839075"/>
                    </a:xfrm>
                    <a:prstGeom prst="rect">
                      <a:avLst/>
                    </a:prstGeom>
                  </pic:spPr>
                </pic:pic>
              </a:graphicData>
            </a:graphic>
          </wp:inline>
        </w:drawing>
      </w:r>
    </w:p>
    <w:p w14:paraId="149098D9" w14:textId="133C4D3E" w:rsidR="0095470A" w:rsidRDefault="00A57599" w:rsidP="00A57599">
      <w:pPr>
        <w:pStyle w:val="Bijschrift"/>
      </w:pPr>
      <w:r>
        <w:t xml:space="preserve">Figuur </w:t>
      </w:r>
      <w:fldSimple w:instr=" SEQ Figuur \* ARABIC ">
        <w:r w:rsidR="00754D0E">
          <w:rPr>
            <w:noProof/>
          </w:rPr>
          <w:t>43</w:t>
        </w:r>
      </w:fldSimple>
      <w:r>
        <w:t>: indeling project browser AM</w:t>
      </w:r>
    </w:p>
    <w:p w14:paraId="2F8E28A4" w14:textId="2DEF7294" w:rsidR="00A57599" w:rsidRDefault="00A57599" w:rsidP="00A57599">
      <w:r>
        <w:t xml:space="preserve">Het script deelt het actionmodel in naar de aanwezige transactiesoorten. Elke transactiesoort krijgt een package genaamd TK&lt;nr&gt;, waarbij nr staat voor het transactiesoortnummer. Afhankelijk van de aanwezige action rules en de verantwoordelijke actorrol, worden ook de packages Initiator en Executor aangemaakt, waar deze action rules in geplaatst worden. Het script doet dit </w:t>
      </w:r>
      <w:r>
        <w:lastRenderedPageBreak/>
        <w:t xml:space="preserve">aan de hand van de action rule naam </w:t>
      </w:r>
      <w:r w:rsidR="00AE00CB">
        <w:t>indien</w:t>
      </w:r>
      <w:r>
        <w:t xml:space="preserve"> daar een step kind act in staat.</w:t>
      </w:r>
      <w:r w:rsidR="00AE00CB">
        <w:t xml:space="preserve"> De eerste twee posities van de alias worden gebruikt om de transaction kind te bepalen. Hierop kun je dus een mogelijke naming convention afspreken.</w:t>
      </w:r>
    </w:p>
    <w:p w14:paraId="10B031DF" w14:textId="28EBCC21" w:rsidR="00AE00CB" w:rsidRDefault="00AE00CB" w:rsidP="00A57599">
      <w:r>
        <w:t>Een ARS diagram is composite aan een action rule. Op dit diagram zijn een drietal delen: event, assess en response.</w:t>
      </w:r>
    </w:p>
    <w:p w14:paraId="7EC6CA38" w14:textId="4943434C" w:rsidR="00AE00CB" w:rsidRPr="00A57599" w:rsidRDefault="00AE00CB" w:rsidP="00A57599">
      <w:r>
        <w:t>Tot slot is er een package EL waar alle existence laws geplaatst worden.</w:t>
      </w:r>
    </w:p>
    <w:p w14:paraId="581CC044" w14:textId="25571A16" w:rsidR="0067737F" w:rsidRDefault="0067737F" w:rsidP="00AB0E56">
      <w:r>
        <w:br w:type="page"/>
      </w:r>
    </w:p>
    <w:p w14:paraId="7B66E445" w14:textId="24F87E4C" w:rsidR="0067737F" w:rsidRDefault="0067737F" w:rsidP="00A57599">
      <w:pPr>
        <w:pStyle w:val="Kop3"/>
      </w:pPr>
      <w:bookmarkStart w:id="22" w:name="_Toc151460327"/>
      <w:r>
        <w:lastRenderedPageBreak/>
        <w:t>Implementatie matrix (IMX)</w:t>
      </w:r>
      <w:bookmarkEnd w:id="22"/>
    </w:p>
    <w:p w14:paraId="2EE5D5E4" w14:textId="0594CF93" w:rsidR="0067737F" w:rsidRDefault="0067737F" w:rsidP="0067737F">
      <w:r>
        <w:t>In deze versie 1.</w:t>
      </w:r>
      <w:r w:rsidR="00A57599">
        <w:t>3</w:t>
      </w:r>
      <w:r>
        <w:t xml:space="preserve"> wordt de mogelijkheid ondersteund om het ontologisch model van DEMO te relateren aan de verschillende implementaties</w:t>
      </w:r>
      <w:r w:rsidR="00C14912">
        <w:t xml:space="preserve"> gemodelleerd in ArchiMate. Tot nu toe is het hiertoe beperkt. Bij voldoende animo kan het ook naar andere talen worden uitgebreid.</w:t>
      </w:r>
    </w:p>
    <w:p w14:paraId="6147A7B6" w14:textId="14F9CABC" w:rsidR="00C14912" w:rsidRDefault="00C14912" w:rsidP="0067737F"/>
    <w:p w14:paraId="4AF9CC2A" w14:textId="77777777" w:rsidR="00C14912" w:rsidRDefault="00C14912" w:rsidP="0067737F">
      <w:r>
        <w:t>Voor het modelleren van de implementatie kan gebruik gemaakt worden van het nieuwe diagram IMX en een implementatie matrix.</w:t>
      </w:r>
    </w:p>
    <w:p w14:paraId="4995E758" w14:textId="77777777" w:rsidR="00C14912" w:rsidRDefault="00C14912" w:rsidP="0067737F"/>
    <w:p w14:paraId="4DE34B10" w14:textId="16D8F81C" w:rsidR="00C14912" w:rsidRDefault="00C14912" w:rsidP="0067737F">
      <w:r>
        <w:t>Met het diagram kun je alle implementatie objecten koppelen met ArchiMate objecten. In de matrix kun je Transaction Kinds koppelen met Business Processen en Product Kinds met Business Producten. Ook een Transaction Kind Step Kind Act is te koppelen met een Business Process.</w:t>
      </w:r>
    </w:p>
    <w:p w14:paraId="1CB2F52F" w14:textId="1874C998" w:rsidR="00C14912" w:rsidRDefault="00C14912" w:rsidP="0067737F"/>
    <w:p w14:paraId="53668490" w14:textId="5FAB1C7B" w:rsidR="00C14912" w:rsidRDefault="00C14912" w:rsidP="0067737F">
      <w:r>
        <w:t>In deze MDG versie is nog geen matrix als template aanwezig, echter deze komt er op korte termijn.</w:t>
      </w:r>
    </w:p>
    <w:p w14:paraId="42707E30" w14:textId="7879B9D7" w:rsidR="00C14912" w:rsidRDefault="00C14912" w:rsidP="0067737F"/>
    <w:p w14:paraId="62794E5C" w14:textId="77777777" w:rsidR="00C14912" w:rsidRDefault="00C14912" w:rsidP="00C14912">
      <w:pPr>
        <w:keepNext/>
      </w:pPr>
      <w:r>
        <w:rPr>
          <w:noProof/>
        </w:rPr>
        <w:drawing>
          <wp:inline distT="0" distB="0" distL="0" distR="0" wp14:anchorId="2CECE76A" wp14:editId="49D585F9">
            <wp:extent cx="4476750" cy="3187621"/>
            <wp:effectExtent l="0" t="0" r="0" b="0"/>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4483241" cy="3192243"/>
                    </a:xfrm>
                    <a:prstGeom prst="rect">
                      <a:avLst/>
                    </a:prstGeom>
                  </pic:spPr>
                </pic:pic>
              </a:graphicData>
            </a:graphic>
          </wp:inline>
        </w:drawing>
      </w:r>
    </w:p>
    <w:p w14:paraId="70DB53AE" w14:textId="22C8F0A6" w:rsidR="00C14912" w:rsidRDefault="00C14912" w:rsidP="00C14912">
      <w:pPr>
        <w:pStyle w:val="Bijschrift"/>
      </w:pPr>
      <w:r>
        <w:t xml:space="preserve">Figuur </w:t>
      </w:r>
      <w:fldSimple w:instr=" SEQ Figuur \* ARABIC ">
        <w:r w:rsidR="00754D0E">
          <w:rPr>
            <w:noProof/>
          </w:rPr>
          <w:t>44</w:t>
        </w:r>
      </w:fldSimple>
      <w:r>
        <w:t>: IMX als diagram beschikbaar</w:t>
      </w:r>
    </w:p>
    <w:p w14:paraId="6A55C517" w14:textId="77777777" w:rsidR="0056506E" w:rsidRDefault="0056506E" w:rsidP="0056506E">
      <w:pPr>
        <w:keepNext/>
      </w:pPr>
      <w:r>
        <w:rPr>
          <w:noProof/>
        </w:rPr>
        <w:drawing>
          <wp:inline distT="0" distB="0" distL="0" distR="0" wp14:anchorId="1BAF9E10" wp14:editId="3B4F99AA">
            <wp:extent cx="2695575" cy="1162050"/>
            <wp:effectExtent l="0" t="0" r="9525" b="0"/>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695575" cy="1162050"/>
                    </a:xfrm>
                    <a:prstGeom prst="rect">
                      <a:avLst/>
                    </a:prstGeom>
                  </pic:spPr>
                </pic:pic>
              </a:graphicData>
            </a:graphic>
          </wp:inline>
        </w:drawing>
      </w:r>
    </w:p>
    <w:p w14:paraId="46DD4A98" w14:textId="33778E90" w:rsidR="0056506E" w:rsidRPr="0056506E" w:rsidRDefault="0056506E" w:rsidP="0056506E">
      <w:pPr>
        <w:pStyle w:val="Bijschrift"/>
      </w:pPr>
      <w:r>
        <w:t xml:space="preserve">Figuur </w:t>
      </w:r>
      <w:fldSimple w:instr=" SEQ Figuur \* ARABIC ">
        <w:r w:rsidR="00754D0E">
          <w:rPr>
            <w:noProof/>
          </w:rPr>
          <w:t>45</w:t>
        </w:r>
      </w:fldSimple>
      <w:r>
        <w:t>: implementation link in de toolbox</w:t>
      </w:r>
    </w:p>
    <w:p w14:paraId="078E148D" w14:textId="77777777" w:rsidR="00C14912" w:rsidRDefault="00C14912" w:rsidP="00C14912">
      <w:pPr>
        <w:keepNext/>
      </w:pPr>
      <w:r>
        <w:rPr>
          <w:noProof/>
        </w:rPr>
        <w:lastRenderedPageBreak/>
        <w:drawing>
          <wp:inline distT="0" distB="0" distL="0" distR="0" wp14:anchorId="46CEC28D" wp14:editId="51D6ADA6">
            <wp:extent cx="4067175" cy="3623691"/>
            <wp:effectExtent l="0" t="0" r="0" b="0"/>
            <wp:docPr id="41" name="Afbeelding 41" descr="Afbeelding met diagra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Afbeelding 41" descr="Afbeelding met diagram&#10;&#10;Automatisch gegenereerde beschrijving"/>
                    <pic:cNvPicPr/>
                  </pic:nvPicPr>
                  <pic:blipFill>
                    <a:blip r:embed="rId60"/>
                    <a:stretch>
                      <a:fillRect/>
                    </a:stretch>
                  </pic:blipFill>
                  <pic:spPr>
                    <a:xfrm>
                      <a:off x="0" y="0"/>
                      <a:ext cx="4070511" cy="3626663"/>
                    </a:xfrm>
                    <a:prstGeom prst="rect">
                      <a:avLst/>
                    </a:prstGeom>
                  </pic:spPr>
                </pic:pic>
              </a:graphicData>
            </a:graphic>
          </wp:inline>
        </w:drawing>
      </w:r>
    </w:p>
    <w:p w14:paraId="259C53FB" w14:textId="71020B96" w:rsidR="00C14912" w:rsidRPr="00C14912" w:rsidRDefault="00C14912" w:rsidP="00C14912">
      <w:pPr>
        <w:pStyle w:val="Bijschrift"/>
        <w:rPr>
          <w:lang w:val="en-US"/>
        </w:rPr>
      </w:pPr>
      <w:r w:rsidRPr="00C14912">
        <w:rPr>
          <w:lang w:val="en-US"/>
        </w:rPr>
        <w:t xml:space="preserve">Figuur </w:t>
      </w:r>
      <w:r>
        <w:fldChar w:fldCharType="begin"/>
      </w:r>
      <w:r w:rsidRPr="00C14912">
        <w:rPr>
          <w:lang w:val="en-US"/>
        </w:rPr>
        <w:instrText xml:space="preserve"> SEQ Figuur \* ARABIC </w:instrText>
      </w:r>
      <w:r>
        <w:fldChar w:fldCharType="separate"/>
      </w:r>
      <w:r w:rsidR="00754D0E">
        <w:rPr>
          <w:noProof/>
          <w:lang w:val="en-US"/>
        </w:rPr>
        <w:t>46</w:t>
      </w:r>
      <w:r>
        <w:fldChar w:fldCharType="end"/>
      </w:r>
      <w:r w:rsidRPr="00C14912">
        <w:rPr>
          <w:lang w:val="en-US"/>
        </w:rPr>
        <w:t>: Business Process gerelateerd aan Transaction Kind</w:t>
      </w:r>
    </w:p>
    <w:p w14:paraId="7478C2F0" w14:textId="77777777" w:rsidR="00AE00CB" w:rsidRDefault="00C14912" w:rsidP="00AE00CB">
      <w:pPr>
        <w:keepNext/>
      </w:pPr>
      <w:r>
        <w:rPr>
          <w:noProof/>
        </w:rPr>
        <w:drawing>
          <wp:inline distT="0" distB="0" distL="0" distR="0" wp14:anchorId="3968B1F3" wp14:editId="19649FFE">
            <wp:extent cx="4953000" cy="4785871"/>
            <wp:effectExtent l="0" t="0" r="0" b="0"/>
            <wp:docPr id="42" name="Afbeelding 42" descr="Afbeelding met diagra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Afbeelding 42" descr="Afbeelding met diagram&#10;&#10;Automatisch gegenereerde beschrijving"/>
                    <pic:cNvPicPr/>
                  </pic:nvPicPr>
                  <pic:blipFill>
                    <a:blip r:embed="rId61"/>
                    <a:stretch>
                      <a:fillRect/>
                    </a:stretch>
                  </pic:blipFill>
                  <pic:spPr>
                    <a:xfrm>
                      <a:off x="0" y="0"/>
                      <a:ext cx="4956129" cy="4788894"/>
                    </a:xfrm>
                    <a:prstGeom prst="rect">
                      <a:avLst/>
                    </a:prstGeom>
                  </pic:spPr>
                </pic:pic>
              </a:graphicData>
            </a:graphic>
          </wp:inline>
        </w:drawing>
      </w:r>
    </w:p>
    <w:p w14:paraId="24D435E2" w14:textId="2968DF52" w:rsidR="00AE00CB" w:rsidRPr="00AE00CB" w:rsidRDefault="00AE00CB" w:rsidP="00AE00CB">
      <w:pPr>
        <w:pStyle w:val="Bijschrift"/>
        <w:rPr>
          <w:lang w:val="en-US"/>
        </w:rPr>
      </w:pPr>
      <w:r w:rsidRPr="00AE00CB">
        <w:rPr>
          <w:lang w:val="en-US"/>
        </w:rPr>
        <w:t xml:space="preserve">Figuur </w:t>
      </w:r>
      <w:r>
        <w:fldChar w:fldCharType="begin"/>
      </w:r>
      <w:r w:rsidRPr="00AE00CB">
        <w:rPr>
          <w:lang w:val="en-US"/>
        </w:rPr>
        <w:instrText xml:space="preserve"> SEQ Figuur \* ARABIC </w:instrText>
      </w:r>
      <w:r>
        <w:fldChar w:fldCharType="separate"/>
      </w:r>
      <w:r w:rsidR="00754D0E">
        <w:rPr>
          <w:noProof/>
          <w:lang w:val="en-US"/>
        </w:rPr>
        <w:t>47</w:t>
      </w:r>
      <w:r>
        <w:fldChar w:fldCharType="end"/>
      </w:r>
      <w:r w:rsidRPr="00AE00CB">
        <w:rPr>
          <w:lang w:val="en-US"/>
        </w:rPr>
        <w:t>: Business Process gerelateerd aan Transaction Kind Step Kind Act</w:t>
      </w:r>
    </w:p>
    <w:p w14:paraId="3586255E" w14:textId="1F0897C0" w:rsidR="00C14912" w:rsidRPr="007B3C4B" w:rsidRDefault="00AE00CB" w:rsidP="00AE00CB">
      <w:pPr>
        <w:pStyle w:val="Kop2"/>
      </w:pPr>
      <w:r w:rsidRPr="00FB6874">
        <w:br w:type="page"/>
      </w:r>
      <w:bookmarkStart w:id="23" w:name="_Toc151460328"/>
      <w:r w:rsidRPr="007B3C4B">
        <w:lastRenderedPageBreak/>
        <w:t>Uitwerking Social Housing als voorbeeld</w:t>
      </w:r>
      <w:bookmarkEnd w:id="23"/>
    </w:p>
    <w:p w14:paraId="3439E10C" w14:textId="17338393" w:rsidR="00577232" w:rsidRPr="007B3C4B" w:rsidRDefault="00577232" w:rsidP="00577232">
      <w:pPr>
        <w:pStyle w:val="Kop3"/>
      </w:pPr>
      <w:bookmarkStart w:id="24" w:name="_Toc151460329"/>
      <w:r w:rsidRPr="007B3C4B">
        <w:t>Inleiding</w:t>
      </w:r>
      <w:bookmarkEnd w:id="24"/>
    </w:p>
    <w:p w14:paraId="1E3A0C41" w14:textId="513EBF19" w:rsidR="00577232" w:rsidRPr="00577232" w:rsidRDefault="00577232" w:rsidP="00577232">
      <w:r w:rsidRPr="00577232">
        <w:t>In het boek Enterprise On</w:t>
      </w:r>
      <w:r>
        <w:t xml:space="preserve">tology wordt in paragraaf 12.4 de methode beschreven hoe een essentieel model wordt opgebouwd. </w:t>
      </w:r>
    </w:p>
    <w:p w14:paraId="7F72C572" w14:textId="453598F6" w:rsidR="00AE00CB" w:rsidRDefault="00577232" w:rsidP="00577232">
      <w:pPr>
        <w:pStyle w:val="Kop3"/>
        <w:rPr>
          <w:lang w:val="en-US"/>
        </w:rPr>
      </w:pPr>
      <w:bookmarkStart w:id="25" w:name="_Toc151460330"/>
      <w:r>
        <w:rPr>
          <w:lang w:val="en-US"/>
        </w:rPr>
        <w:t>Transaction Product Table</w:t>
      </w:r>
      <w:bookmarkEnd w:id="25"/>
    </w:p>
    <w:p w14:paraId="701300E3" w14:textId="77777777" w:rsidR="007B3C4B" w:rsidRDefault="00577232" w:rsidP="007B3C4B">
      <w:pPr>
        <w:keepNext/>
      </w:pPr>
      <w:r>
        <w:rPr>
          <w:noProof/>
        </w:rPr>
        <w:drawing>
          <wp:inline distT="0" distB="0" distL="0" distR="0" wp14:anchorId="507A365B" wp14:editId="13C48014">
            <wp:extent cx="6097270" cy="1593215"/>
            <wp:effectExtent l="0" t="0" r="0" b="0"/>
            <wp:docPr id="791434630" name="Afbeelding 791434630" descr="Afbeelding met tekst, nummer, Lettertype, lijn&#10;&#10;Automatisch gegenereerde beschrijving">
              <a:extLst xmlns:a="http://schemas.openxmlformats.org/drawingml/2006/main">
                <a:ext uri="{FF2B5EF4-FFF2-40B4-BE49-F238E27FC236}">
                  <a16:creationId xmlns:a16="http://schemas.microsoft.com/office/drawing/2014/main" id="{B2EC474A-DC3D-FB9B-E41F-F04B46DF5C3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434630" name="Afbeelding 791434630" descr="Afbeelding met tekst, nummer, Lettertype, lijn&#10;&#10;Automatisch gegenereerde beschrijving">
                      <a:extLst>
                        <a:ext uri="{FF2B5EF4-FFF2-40B4-BE49-F238E27FC236}">
                          <a16:creationId xmlns:a16="http://schemas.microsoft.com/office/drawing/2014/main" id="{B2EC474A-DC3D-FB9B-E41F-F04B46DF5C3F}"/>
                        </a:ext>
                      </a:extLst>
                    </pic:cNvPr>
                    <pic:cNvPicPr>
                      <a:picLocks noChangeAspect="1"/>
                    </pic:cNvPicPr>
                  </pic:nvPicPr>
                  <pic:blipFill>
                    <a:blip r:embed="rId62"/>
                    <a:stretch>
                      <a:fillRect/>
                    </a:stretch>
                  </pic:blipFill>
                  <pic:spPr>
                    <a:xfrm>
                      <a:off x="0" y="0"/>
                      <a:ext cx="6097270" cy="1593215"/>
                    </a:xfrm>
                    <a:prstGeom prst="rect">
                      <a:avLst/>
                    </a:prstGeom>
                  </pic:spPr>
                </pic:pic>
              </a:graphicData>
            </a:graphic>
          </wp:inline>
        </w:drawing>
      </w:r>
    </w:p>
    <w:p w14:paraId="2EDB1774" w14:textId="5C5C4250" w:rsidR="00577232" w:rsidRPr="007B3C4B" w:rsidRDefault="007B3C4B" w:rsidP="007B3C4B">
      <w:pPr>
        <w:pStyle w:val="Bijschrift"/>
        <w:rPr>
          <w:lang w:val="en-US"/>
        </w:rPr>
      </w:pPr>
      <w:r w:rsidRPr="007B3C4B">
        <w:rPr>
          <w:lang w:val="en-US"/>
        </w:rPr>
        <w:t xml:space="preserve">Figure </w:t>
      </w:r>
      <w:r>
        <w:fldChar w:fldCharType="begin"/>
      </w:r>
      <w:r w:rsidRPr="007B3C4B">
        <w:rPr>
          <w:lang w:val="en-US"/>
        </w:rPr>
        <w:instrText xml:space="preserve"> SEQ Figure \* ARABIC </w:instrText>
      </w:r>
      <w:r>
        <w:fldChar w:fldCharType="separate"/>
      </w:r>
      <w:r w:rsidR="00A65BB2">
        <w:rPr>
          <w:noProof/>
          <w:lang w:val="en-US"/>
        </w:rPr>
        <w:t>1</w:t>
      </w:r>
      <w:r>
        <w:fldChar w:fldCharType="end"/>
      </w:r>
      <w:r w:rsidRPr="007B3C4B">
        <w:rPr>
          <w:lang w:val="en-US"/>
        </w:rPr>
        <w:t>: Social Housing Transaction Product Table</w:t>
      </w:r>
    </w:p>
    <w:p w14:paraId="5C7EAFC8" w14:textId="455EEC22" w:rsidR="00577232" w:rsidRDefault="00577232" w:rsidP="00577232">
      <w:pPr>
        <w:pStyle w:val="Kop3"/>
        <w:rPr>
          <w:lang w:val="en-US"/>
        </w:rPr>
      </w:pPr>
      <w:bookmarkStart w:id="26" w:name="_Toc151460331"/>
      <w:r>
        <w:rPr>
          <w:lang w:val="en-US"/>
        </w:rPr>
        <w:t>Coordination Structure Diagram</w:t>
      </w:r>
      <w:bookmarkEnd w:id="26"/>
    </w:p>
    <w:p w14:paraId="2F1FF0B5" w14:textId="77777777" w:rsidR="007B3C4B" w:rsidRDefault="00577232" w:rsidP="007B3C4B">
      <w:pPr>
        <w:keepNext/>
      </w:pPr>
      <w:r>
        <w:rPr>
          <w:noProof/>
        </w:rPr>
        <w:drawing>
          <wp:inline distT="0" distB="0" distL="0" distR="0" wp14:anchorId="02DFDA93" wp14:editId="60D0E0D0">
            <wp:extent cx="4852640" cy="4819459"/>
            <wp:effectExtent l="0" t="0" r="5715" b="635"/>
            <wp:docPr id="5" name="Afbeelding 4" descr="Afbeelding met tekst, diagram, schermopname&#10;&#10;Automatisch gegenereerde beschrijving">
              <a:extLst xmlns:a="http://schemas.openxmlformats.org/drawingml/2006/main">
                <a:ext uri="{FF2B5EF4-FFF2-40B4-BE49-F238E27FC236}">
                  <a16:creationId xmlns:a16="http://schemas.microsoft.com/office/drawing/2014/main" id="{ABF6AACA-45EA-4AB8-43BE-D2ADEB3C32C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4" descr="Afbeelding met tekst, diagram, schermopname&#10;&#10;Automatisch gegenereerde beschrijving">
                      <a:extLst>
                        <a:ext uri="{FF2B5EF4-FFF2-40B4-BE49-F238E27FC236}">
                          <a16:creationId xmlns:a16="http://schemas.microsoft.com/office/drawing/2014/main" id="{ABF6AACA-45EA-4AB8-43BE-D2ADEB3C32C8}"/>
                        </a:ext>
                      </a:extLst>
                    </pic:cNvPr>
                    <pic:cNvPicPr>
                      <a:picLocks noChangeAspect="1"/>
                    </pic:cNvPicPr>
                  </pic:nvPicPr>
                  <pic:blipFill>
                    <a:blip r:embed="rId63"/>
                    <a:stretch>
                      <a:fillRect/>
                    </a:stretch>
                  </pic:blipFill>
                  <pic:spPr>
                    <a:xfrm>
                      <a:off x="0" y="0"/>
                      <a:ext cx="4852640" cy="4819459"/>
                    </a:xfrm>
                    <a:prstGeom prst="rect">
                      <a:avLst/>
                    </a:prstGeom>
                  </pic:spPr>
                </pic:pic>
              </a:graphicData>
            </a:graphic>
          </wp:inline>
        </w:drawing>
      </w:r>
    </w:p>
    <w:p w14:paraId="3D0E5F88" w14:textId="5607ECA1" w:rsidR="00577232" w:rsidRPr="007B3C4B" w:rsidRDefault="007B3C4B" w:rsidP="007B3C4B">
      <w:pPr>
        <w:pStyle w:val="Bijschrift"/>
        <w:rPr>
          <w:lang w:val="en-US"/>
        </w:rPr>
      </w:pPr>
      <w:r w:rsidRPr="007B3C4B">
        <w:rPr>
          <w:lang w:val="en-US"/>
        </w:rPr>
        <w:t xml:space="preserve">Figure </w:t>
      </w:r>
      <w:r>
        <w:fldChar w:fldCharType="begin"/>
      </w:r>
      <w:r w:rsidRPr="007B3C4B">
        <w:rPr>
          <w:lang w:val="en-US"/>
        </w:rPr>
        <w:instrText xml:space="preserve"> SEQ Figure \* ARABIC </w:instrText>
      </w:r>
      <w:r>
        <w:fldChar w:fldCharType="separate"/>
      </w:r>
      <w:r w:rsidR="00A65BB2">
        <w:rPr>
          <w:noProof/>
          <w:lang w:val="en-US"/>
        </w:rPr>
        <w:t>2</w:t>
      </w:r>
      <w:r>
        <w:fldChar w:fldCharType="end"/>
      </w:r>
      <w:r w:rsidRPr="007B3C4B">
        <w:rPr>
          <w:lang w:val="en-US"/>
        </w:rPr>
        <w:t>: Social Housing Coordination Structure Diagram</w:t>
      </w:r>
    </w:p>
    <w:p w14:paraId="09A87C39" w14:textId="77777777" w:rsidR="007B3C4B" w:rsidRDefault="007B3C4B" w:rsidP="007B3C4B">
      <w:pPr>
        <w:rPr>
          <w:lang w:val="en-US"/>
        </w:rPr>
      </w:pPr>
    </w:p>
    <w:p w14:paraId="16A0D591" w14:textId="77777777" w:rsidR="007B3C4B" w:rsidRDefault="007B3C4B" w:rsidP="007B3C4B">
      <w:pPr>
        <w:rPr>
          <w:lang w:val="en-US"/>
        </w:rPr>
      </w:pPr>
    </w:p>
    <w:p w14:paraId="0184A4EB" w14:textId="77777777" w:rsidR="007B3C4B" w:rsidRDefault="007B3C4B" w:rsidP="007B3C4B">
      <w:pPr>
        <w:rPr>
          <w:lang w:val="en-US"/>
        </w:rPr>
      </w:pPr>
    </w:p>
    <w:p w14:paraId="1333B4E1" w14:textId="77777777" w:rsidR="007B3C4B" w:rsidRPr="007B3C4B" w:rsidRDefault="007B3C4B" w:rsidP="007B3C4B">
      <w:pPr>
        <w:rPr>
          <w:lang w:val="en-US"/>
        </w:rPr>
      </w:pPr>
    </w:p>
    <w:p w14:paraId="68691FB2" w14:textId="72B39F44" w:rsidR="007B3C4B" w:rsidRPr="001672A6" w:rsidRDefault="007B3C4B" w:rsidP="007B3C4B">
      <w:pPr>
        <w:pStyle w:val="Kop3"/>
      </w:pPr>
      <w:bookmarkStart w:id="27" w:name="_Toc151460332"/>
      <w:r w:rsidRPr="001672A6">
        <w:lastRenderedPageBreak/>
        <w:t>Hulpdiagram</w:t>
      </w:r>
      <w:r w:rsidR="0024608A">
        <w:t>men (OER ronden)</w:t>
      </w:r>
      <w:bookmarkEnd w:id="27"/>
    </w:p>
    <w:p w14:paraId="6A058603" w14:textId="40777EAC" w:rsidR="007B3C4B" w:rsidRDefault="007B3C4B" w:rsidP="007B3C4B">
      <w:r w:rsidRPr="007B3C4B">
        <w:t>Hoewel geen officieel DEMO diagram,</w:t>
      </w:r>
      <w:r>
        <w:t xml:space="preserve"> dient dit diagram twee doelstellingen. Belangrijkste is dat de gedachtegang van de analist / modelleur kan worden vastgelegd in het model. In de OER methode worden de lijnen in het TPT lijn voor lijn uitgewerkt. Deze stappen kun je kwijt in een hulpmodel. Het tweede doel is dat de elementen uit de toolbox van dit diagram je de mogelijkheid geven een DEMO3 diagram te maken.</w:t>
      </w:r>
    </w:p>
    <w:p w14:paraId="5A942FF1" w14:textId="5B88BA6B" w:rsidR="007B3C4B" w:rsidRDefault="00125DC9" w:rsidP="007B3C4B">
      <w:pPr>
        <w:keepNext/>
      </w:pPr>
      <w:r w:rsidRPr="00125DC9">
        <w:rPr>
          <w:noProof/>
        </w:rPr>
        <w:drawing>
          <wp:inline distT="0" distB="0" distL="0" distR="0" wp14:anchorId="276481F9" wp14:editId="2EC74315">
            <wp:extent cx="6097270" cy="2621280"/>
            <wp:effectExtent l="0" t="0" r="0" b="0"/>
            <wp:docPr id="1483798117" name="Afbeelding 1" descr="Afbeelding met tekst, diagram, schermopname, lij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798117" name="Afbeelding 1" descr="Afbeelding met tekst, diagram, schermopname, lijn&#10;&#10;Automatisch gegenereerde beschrijving"/>
                    <pic:cNvPicPr/>
                  </pic:nvPicPr>
                  <pic:blipFill>
                    <a:blip r:embed="rId64"/>
                    <a:stretch>
                      <a:fillRect/>
                    </a:stretch>
                  </pic:blipFill>
                  <pic:spPr>
                    <a:xfrm>
                      <a:off x="0" y="0"/>
                      <a:ext cx="6097270" cy="2621280"/>
                    </a:xfrm>
                    <a:prstGeom prst="rect">
                      <a:avLst/>
                    </a:prstGeom>
                  </pic:spPr>
                </pic:pic>
              </a:graphicData>
            </a:graphic>
          </wp:inline>
        </w:drawing>
      </w:r>
    </w:p>
    <w:p w14:paraId="0BF5AD1D" w14:textId="005C8C71" w:rsidR="007B3C4B" w:rsidRDefault="007B3C4B" w:rsidP="007B3C4B">
      <w:pPr>
        <w:pStyle w:val="Bijschrift"/>
      </w:pPr>
      <w:r>
        <w:t xml:space="preserve">Figure </w:t>
      </w:r>
      <w:fldSimple w:instr=" SEQ Figure \* ARABIC ">
        <w:r w:rsidR="00A65BB2">
          <w:rPr>
            <w:noProof/>
          </w:rPr>
          <w:t>3</w:t>
        </w:r>
      </w:fldSimple>
      <w:r>
        <w:t>; Social Housing: hulpdiagram bij ronde 1</w:t>
      </w:r>
    </w:p>
    <w:p w14:paraId="64FC15C7" w14:textId="764F12EB" w:rsidR="007B3C4B" w:rsidRDefault="007B3C4B" w:rsidP="007B3C4B">
      <w:r>
        <w:t>Allereerst de drie elementen die blijken uit het bestaan van TAR01, met productie starting en casekind [registration] zijn TK01, registration starting voor transaction kind 01. De initiator actor is CTAR01, (aspirant) member en de executor is AR01, registration starter. De eerste is aangemaakt op het CSD en kun je overnemen uit de project browser. De tweede is onderdeel van TAR01, echter dien je hier wel aan te maken. In een toekomstige MDG versie zouden we dit ook kunnen automatiseren, echter de gedachtegang doorlopen als analist is wel belangrijk.</w:t>
      </w:r>
      <w:r w:rsidR="00AE64E6">
        <w:t xml:space="preserve"> Het derde en laatste element uit de TPT lijn is het productsoort “[registration] is started” wat inhoud dat een instance van de entiteit [registration] begint te bestaan. Aangezien de “starting day {DAY}” een attribute type van de specialisatie [registration] is, namelijk [started registration], krijgt het productsoort een concern link naar [registration] en een entiteit “started registration” er omheen met hierin het attribute type starting day.</w:t>
      </w:r>
    </w:p>
    <w:p w14:paraId="55BFE258" w14:textId="77777777" w:rsidR="00AE64E6" w:rsidRDefault="00AE64E6" w:rsidP="00AE64E6">
      <w:pPr>
        <w:keepNext/>
      </w:pPr>
      <w:r>
        <w:rPr>
          <w:noProof/>
        </w:rPr>
        <w:lastRenderedPageBreak/>
        <w:drawing>
          <wp:inline distT="0" distB="0" distL="0" distR="0" wp14:anchorId="58CB30E3" wp14:editId="4D84FC79">
            <wp:extent cx="6097270" cy="3086100"/>
            <wp:effectExtent l="0" t="0" r="0" b="0"/>
            <wp:docPr id="2036494983"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6494983" name=""/>
                    <pic:cNvPicPr/>
                  </pic:nvPicPr>
                  <pic:blipFill>
                    <a:blip r:embed="rId65"/>
                    <a:stretch>
                      <a:fillRect/>
                    </a:stretch>
                  </pic:blipFill>
                  <pic:spPr>
                    <a:xfrm>
                      <a:off x="0" y="0"/>
                      <a:ext cx="6097270" cy="3086100"/>
                    </a:xfrm>
                    <a:prstGeom prst="rect">
                      <a:avLst/>
                    </a:prstGeom>
                  </pic:spPr>
                </pic:pic>
              </a:graphicData>
            </a:graphic>
          </wp:inline>
        </w:drawing>
      </w:r>
    </w:p>
    <w:p w14:paraId="5364366D" w14:textId="0C068607" w:rsidR="00AE64E6" w:rsidRDefault="00AE64E6" w:rsidP="00AE64E6">
      <w:pPr>
        <w:pStyle w:val="Bijschrift"/>
      </w:pPr>
      <w:r>
        <w:t xml:space="preserve">Figure </w:t>
      </w:r>
      <w:fldSimple w:instr=" SEQ Figure \* ARABIC ">
        <w:r w:rsidR="00A65BB2">
          <w:rPr>
            <w:noProof/>
          </w:rPr>
          <w:t>4</w:t>
        </w:r>
      </w:fldSimple>
      <w:r>
        <w:t>: aanmaken van attribute type met bijbehorende value type</w:t>
      </w:r>
    </w:p>
    <w:p w14:paraId="502C50E4" w14:textId="710CBCCB" w:rsidR="00AE64E6" w:rsidRDefault="00AE64E6" w:rsidP="00AE64E6">
      <w:r>
        <w:t xml:space="preserve">Door een attribute type uit de toolbox te selecteren en op de entiteit te plaatsen, krijg je een inputscherm waarin je de naam van de attribute type </w:t>
      </w:r>
      <w:r w:rsidR="001F7624">
        <w:t>en een lijst met value types die geïmporteerd zijn bij de installatie.</w:t>
      </w:r>
    </w:p>
    <w:p w14:paraId="253AEBBF" w14:textId="77777777" w:rsidR="001F7624" w:rsidRDefault="001F7624" w:rsidP="001F7624">
      <w:pPr>
        <w:keepNext/>
      </w:pPr>
      <w:r>
        <w:rPr>
          <w:noProof/>
        </w:rPr>
        <w:drawing>
          <wp:inline distT="0" distB="0" distL="0" distR="0" wp14:anchorId="6BF74971" wp14:editId="600541AF">
            <wp:extent cx="2838616" cy="1550788"/>
            <wp:effectExtent l="0" t="0" r="0" b="0"/>
            <wp:docPr id="1563317368" name="Afbeelding 1" descr="Afbeelding met tekst, schermopname, scherm, Rechthoe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3317368" name="Afbeelding 1" descr="Afbeelding met tekst, schermopname, scherm, Rechthoek&#10;&#10;Automatisch gegenereerde beschrijving"/>
                    <pic:cNvPicPr/>
                  </pic:nvPicPr>
                  <pic:blipFill>
                    <a:blip r:embed="rId66"/>
                    <a:stretch>
                      <a:fillRect/>
                    </a:stretch>
                  </pic:blipFill>
                  <pic:spPr>
                    <a:xfrm>
                      <a:off x="0" y="0"/>
                      <a:ext cx="2849548" cy="1556760"/>
                    </a:xfrm>
                    <a:prstGeom prst="rect">
                      <a:avLst/>
                    </a:prstGeom>
                  </pic:spPr>
                </pic:pic>
              </a:graphicData>
            </a:graphic>
          </wp:inline>
        </w:drawing>
      </w:r>
    </w:p>
    <w:p w14:paraId="590C5DF4" w14:textId="568EE183" w:rsidR="001F7624" w:rsidRDefault="001F7624" w:rsidP="001F7624">
      <w:pPr>
        <w:pStyle w:val="Bijschrift"/>
      </w:pPr>
      <w:r>
        <w:t xml:space="preserve">Figure </w:t>
      </w:r>
      <w:fldSimple w:instr=" SEQ Figure \* ARABIC ">
        <w:r w:rsidR="00A65BB2">
          <w:rPr>
            <w:noProof/>
          </w:rPr>
          <w:t>5</w:t>
        </w:r>
      </w:fldSimple>
      <w:r>
        <w:t>: invoerscherm voor attributen</w:t>
      </w:r>
    </w:p>
    <w:p w14:paraId="0E17CE3B" w14:textId="44262F92" w:rsidR="001F7624" w:rsidRDefault="001F7624" w:rsidP="001F7624">
      <w:r>
        <w:t>Als dit nog niet goed geïnstalleerd is, krijg je de standaardlijst. Door naar de eigenschappen van het diagram te gaan, kun je bij Elements, de SI (value types) selecteren.</w:t>
      </w:r>
    </w:p>
    <w:p w14:paraId="72BAE59E" w14:textId="77777777" w:rsidR="001F7624" w:rsidRDefault="001F7624" w:rsidP="001F7624">
      <w:pPr>
        <w:keepNext/>
      </w:pPr>
      <w:r>
        <w:rPr>
          <w:noProof/>
        </w:rPr>
        <w:drawing>
          <wp:inline distT="0" distB="0" distL="0" distR="0" wp14:anchorId="327AB872" wp14:editId="2936E036">
            <wp:extent cx="4071068" cy="2482410"/>
            <wp:effectExtent l="0" t="0" r="0" b="0"/>
            <wp:docPr id="64639243" name="Afbeelding 1" descr="Afbeelding met tekst, schermopname, software, scher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39243" name="Afbeelding 1" descr="Afbeelding met tekst, schermopname, software, scherm&#10;&#10;Automatisch gegenereerde beschrijving"/>
                    <pic:cNvPicPr/>
                  </pic:nvPicPr>
                  <pic:blipFill>
                    <a:blip r:embed="rId67"/>
                    <a:stretch>
                      <a:fillRect/>
                    </a:stretch>
                  </pic:blipFill>
                  <pic:spPr>
                    <a:xfrm>
                      <a:off x="0" y="0"/>
                      <a:ext cx="4083388" cy="2489923"/>
                    </a:xfrm>
                    <a:prstGeom prst="rect">
                      <a:avLst/>
                    </a:prstGeom>
                  </pic:spPr>
                </pic:pic>
              </a:graphicData>
            </a:graphic>
          </wp:inline>
        </w:drawing>
      </w:r>
    </w:p>
    <w:p w14:paraId="2902BEE8" w14:textId="52731393" w:rsidR="001F7624" w:rsidRPr="001672A6" w:rsidRDefault="001F7624" w:rsidP="001F7624">
      <w:pPr>
        <w:pStyle w:val="Bijschrift"/>
      </w:pPr>
      <w:r w:rsidRPr="001672A6">
        <w:t xml:space="preserve">Figure </w:t>
      </w:r>
      <w:r>
        <w:fldChar w:fldCharType="begin"/>
      </w:r>
      <w:r w:rsidRPr="001672A6">
        <w:instrText xml:space="preserve"> SEQ Figure \* ARABIC </w:instrText>
      </w:r>
      <w:r>
        <w:fldChar w:fldCharType="separate"/>
      </w:r>
      <w:r w:rsidR="00A65BB2" w:rsidRPr="001672A6">
        <w:rPr>
          <w:noProof/>
        </w:rPr>
        <w:t>6</w:t>
      </w:r>
      <w:r>
        <w:fldChar w:fldCharType="end"/>
      </w:r>
      <w:r w:rsidRPr="001672A6">
        <w:t>: SI (value types) selecteren</w:t>
      </w:r>
    </w:p>
    <w:p w14:paraId="0D3176A9" w14:textId="26A6293E" w:rsidR="001F7624" w:rsidRDefault="001F7624" w:rsidP="001F7624">
      <w:r>
        <w:lastRenderedPageBreak/>
        <w:t xml:space="preserve">Op entiteit niveau en op attribute niveau kun je aangeven dat deze ontstaat in </w:t>
      </w:r>
      <w:r w:rsidR="00034AA6">
        <w:t>deze transactiesoort, door middel van een create use link. Leg deze in eerste instantie van de entiteit naar de transactiesoort. Bij de eigenschappen kun je aangeven wat hier van toepassing is:</w:t>
      </w:r>
    </w:p>
    <w:p w14:paraId="52E37860" w14:textId="61DBFBD9" w:rsidR="00034AA6" w:rsidRPr="001672A6" w:rsidRDefault="00034AA6" w:rsidP="001F7624">
      <w:pPr>
        <w:rPr>
          <w:lang w:val="en-US"/>
        </w:rPr>
      </w:pPr>
      <w:r w:rsidRPr="001672A6">
        <w:rPr>
          <w:lang w:val="en-US"/>
        </w:rPr>
        <w:t>C: create</w:t>
      </w:r>
    </w:p>
    <w:p w14:paraId="3D880406" w14:textId="03728FCA" w:rsidR="00034AA6" w:rsidRPr="00034AA6" w:rsidRDefault="00034AA6" w:rsidP="001F7624">
      <w:pPr>
        <w:rPr>
          <w:lang w:val="en-US"/>
        </w:rPr>
      </w:pPr>
      <w:r w:rsidRPr="00034AA6">
        <w:rPr>
          <w:lang w:val="en-US"/>
        </w:rPr>
        <w:t>D: de</w:t>
      </w:r>
      <w:r>
        <w:rPr>
          <w:lang w:val="en-US"/>
        </w:rPr>
        <w:t>rived</w:t>
      </w:r>
    </w:p>
    <w:p w14:paraId="1F006395" w14:textId="7B2260EF" w:rsidR="00034AA6" w:rsidRPr="00034AA6" w:rsidRDefault="00034AA6" w:rsidP="001F7624">
      <w:pPr>
        <w:rPr>
          <w:lang w:val="en-US"/>
        </w:rPr>
      </w:pPr>
      <w:r w:rsidRPr="00034AA6">
        <w:rPr>
          <w:lang w:val="en-US"/>
        </w:rPr>
        <w:t>G: given externally</w:t>
      </w:r>
    </w:p>
    <w:p w14:paraId="6A1A6660" w14:textId="7C8DF0F3" w:rsidR="00034AA6" w:rsidRPr="00BD5063" w:rsidRDefault="00034AA6" w:rsidP="001F7624">
      <w:r w:rsidRPr="00BD5063">
        <w:t>P: given as a parameter</w:t>
      </w:r>
    </w:p>
    <w:p w14:paraId="5347924B" w14:textId="059AA9D9" w:rsidR="00034AA6" w:rsidRDefault="00034AA6" w:rsidP="001F7624">
      <w:r w:rsidRPr="00034AA6">
        <w:t xml:space="preserve">Met </w:t>
      </w:r>
      <w:r>
        <w:t xml:space="preserve">een linkermuisklik op de </w:t>
      </w:r>
      <w:r w:rsidRPr="00034AA6">
        <w:t>c</w:t>
      </w:r>
      <w:r>
        <w:t>reate use link kun je met Link to element Feature selecteren dat het een attribute betreft en de betreffende selecteren.</w:t>
      </w:r>
    </w:p>
    <w:p w14:paraId="4E858900" w14:textId="77777777" w:rsidR="00034AA6" w:rsidRDefault="00034AA6" w:rsidP="00034AA6">
      <w:pPr>
        <w:keepNext/>
      </w:pPr>
      <w:r>
        <w:rPr>
          <w:noProof/>
        </w:rPr>
        <w:drawing>
          <wp:inline distT="0" distB="0" distL="0" distR="0" wp14:anchorId="699C8CB3" wp14:editId="35CE9648">
            <wp:extent cx="3876675" cy="3781425"/>
            <wp:effectExtent l="0" t="0" r="9525" b="9525"/>
            <wp:docPr id="907134653" name="Afbeelding 1" descr="Afbeelding met tekst, schermopname, scherm, softwar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7134653" name="Afbeelding 1" descr="Afbeelding met tekst, schermopname, scherm, software&#10;&#10;Automatisch gegenereerde beschrijving"/>
                    <pic:cNvPicPr/>
                  </pic:nvPicPr>
                  <pic:blipFill>
                    <a:blip r:embed="rId68"/>
                    <a:stretch>
                      <a:fillRect/>
                    </a:stretch>
                  </pic:blipFill>
                  <pic:spPr>
                    <a:xfrm>
                      <a:off x="0" y="0"/>
                      <a:ext cx="3876675" cy="3781425"/>
                    </a:xfrm>
                    <a:prstGeom prst="rect">
                      <a:avLst/>
                    </a:prstGeom>
                  </pic:spPr>
                </pic:pic>
              </a:graphicData>
            </a:graphic>
          </wp:inline>
        </w:drawing>
      </w:r>
    </w:p>
    <w:p w14:paraId="5FB5D297" w14:textId="6FD40975" w:rsidR="00034AA6" w:rsidRPr="001672A6" w:rsidRDefault="00034AA6" w:rsidP="00034AA6">
      <w:pPr>
        <w:pStyle w:val="Bijschrift"/>
      </w:pPr>
      <w:r w:rsidRPr="001672A6">
        <w:t xml:space="preserve">Figure </w:t>
      </w:r>
      <w:r>
        <w:fldChar w:fldCharType="begin"/>
      </w:r>
      <w:r w:rsidRPr="001672A6">
        <w:instrText xml:space="preserve"> SEQ Figure \* ARABIC </w:instrText>
      </w:r>
      <w:r>
        <w:fldChar w:fldCharType="separate"/>
      </w:r>
      <w:r w:rsidR="00A65BB2" w:rsidRPr="001672A6">
        <w:rPr>
          <w:noProof/>
        </w:rPr>
        <w:t>7</w:t>
      </w:r>
      <w:r>
        <w:fldChar w:fldCharType="end"/>
      </w:r>
      <w:r w:rsidRPr="001672A6">
        <w:t>: Link to element Feature</w:t>
      </w:r>
    </w:p>
    <w:p w14:paraId="4024AF6C" w14:textId="6B41118F" w:rsidR="00125DC9" w:rsidRDefault="00125DC9" w:rsidP="00125DC9">
      <w:pPr>
        <w:rPr>
          <w:lang w:val="en-US"/>
        </w:rPr>
      </w:pPr>
      <w:r>
        <w:t>Ook een</w:t>
      </w:r>
      <w:r w:rsidR="00915E91">
        <w:t xml:space="preserve"> property link tussen [registration] en [person]</w:t>
      </w:r>
      <w:r>
        <w:t xml:space="preserve"> kun je aangeven dat deze hier ontstaat</w:t>
      </w:r>
      <w:r w:rsidR="00915E91">
        <w:t xml:space="preserve">. </w:t>
      </w:r>
      <w:r w:rsidR="00915E91" w:rsidRPr="00125DC9">
        <w:rPr>
          <w:lang w:val="en-US"/>
        </w:rPr>
        <w:t xml:space="preserve">De </w:t>
      </w:r>
      <w:r>
        <w:rPr>
          <w:lang w:val="en-US"/>
        </w:rPr>
        <w:t>property links in figure 3 zijn</w:t>
      </w:r>
      <w:r w:rsidR="00915E91" w:rsidRPr="00125DC9">
        <w:rPr>
          <w:lang w:val="en-US"/>
        </w:rPr>
        <w:t>: “the member of [registration] is [person]” en “the payer of [registration] is [person]”.</w:t>
      </w:r>
    </w:p>
    <w:p w14:paraId="0086649D" w14:textId="77777777" w:rsidR="00125DC9" w:rsidRPr="00BD5063" w:rsidRDefault="00125DC9" w:rsidP="00125DC9">
      <w:pPr>
        <w:rPr>
          <w:lang w:val="en-US"/>
        </w:rPr>
      </w:pPr>
    </w:p>
    <w:p w14:paraId="3D5ABA42" w14:textId="6FEC2B64" w:rsidR="008F0D97" w:rsidRDefault="003C138E" w:rsidP="008F0D97">
      <w:pPr>
        <w:keepNext/>
      </w:pPr>
      <w:r>
        <w:rPr>
          <w:noProof/>
        </w:rPr>
        <w:lastRenderedPageBreak/>
        <w:drawing>
          <wp:inline distT="0" distB="0" distL="0" distR="0" wp14:anchorId="52497E62" wp14:editId="7FDA7891">
            <wp:extent cx="6097270" cy="2954020"/>
            <wp:effectExtent l="0" t="0" r="0" b="0"/>
            <wp:docPr id="1200123240" name="Afbeelding 1" descr="Afbeelding met tekst, schermopname, diagra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123240" name="Afbeelding 1" descr="Afbeelding met tekst, schermopname, diagram&#10;&#10;Automatisch gegenereerde beschrijving"/>
                    <pic:cNvPicPr/>
                  </pic:nvPicPr>
                  <pic:blipFill>
                    <a:blip r:embed="rId69"/>
                    <a:stretch>
                      <a:fillRect/>
                    </a:stretch>
                  </pic:blipFill>
                  <pic:spPr>
                    <a:xfrm>
                      <a:off x="0" y="0"/>
                      <a:ext cx="6097270" cy="2954020"/>
                    </a:xfrm>
                    <a:prstGeom prst="rect">
                      <a:avLst/>
                    </a:prstGeom>
                  </pic:spPr>
                </pic:pic>
              </a:graphicData>
            </a:graphic>
          </wp:inline>
        </w:drawing>
      </w:r>
    </w:p>
    <w:p w14:paraId="23E56E5E" w14:textId="5758EAD4" w:rsidR="008F0D97" w:rsidRDefault="008F0D97" w:rsidP="008F0D97">
      <w:pPr>
        <w:pStyle w:val="Bijschrift"/>
      </w:pPr>
      <w:r>
        <w:t xml:space="preserve">Figure </w:t>
      </w:r>
      <w:fldSimple w:instr=" SEQ Figure \* ARABIC ">
        <w:r w:rsidR="00A65BB2">
          <w:rPr>
            <w:noProof/>
          </w:rPr>
          <w:t>8</w:t>
        </w:r>
      </w:fldSimple>
      <w:r>
        <w:t>: hulpdiagram behorende bij ronde 2</w:t>
      </w:r>
    </w:p>
    <w:p w14:paraId="2E866E64" w14:textId="62C01F3C" w:rsidR="00AA160A" w:rsidRDefault="00FB5913" w:rsidP="00AA160A">
      <w:pPr>
        <w:keepNext/>
      </w:pPr>
      <w:r w:rsidRPr="00FB5913">
        <w:rPr>
          <w:noProof/>
        </w:rPr>
        <w:drawing>
          <wp:inline distT="0" distB="0" distL="0" distR="0" wp14:anchorId="7F7B19CF" wp14:editId="393366D9">
            <wp:extent cx="6097270" cy="4057650"/>
            <wp:effectExtent l="0" t="0" r="0" b="0"/>
            <wp:docPr id="605247434" name="Afbeelding 1" descr="Afbeelding met tekst, diagram, schermopname, lij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5247434" name="Afbeelding 1" descr="Afbeelding met tekst, diagram, schermopname, lijn&#10;&#10;Automatisch gegenereerde beschrijving"/>
                    <pic:cNvPicPr/>
                  </pic:nvPicPr>
                  <pic:blipFill>
                    <a:blip r:embed="rId70"/>
                    <a:stretch>
                      <a:fillRect/>
                    </a:stretch>
                  </pic:blipFill>
                  <pic:spPr>
                    <a:xfrm>
                      <a:off x="0" y="0"/>
                      <a:ext cx="6097270" cy="4057650"/>
                    </a:xfrm>
                    <a:prstGeom prst="rect">
                      <a:avLst/>
                    </a:prstGeom>
                  </pic:spPr>
                </pic:pic>
              </a:graphicData>
            </a:graphic>
          </wp:inline>
        </w:drawing>
      </w:r>
    </w:p>
    <w:p w14:paraId="4D198B46" w14:textId="0B949440" w:rsidR="008F0D97" w:rsidRDefault="00AA160A" w:rsidP="00AA160A">
      <w:pPr>
        <w:pStyle w:val="Bijschrift"/>
      </w:pPr>
      <w:r>
        <w:t xml:space="preserve">Figure </w:t>
      </w:r>
      <w:fldSimple w:instr=" SEQ Figure \* ARABIC ">
        <w:r w:rsidR="00A65BB2">
          <w:rPr>
            <w:noProof/>
          </w:rPr>
          <w:t>9</w:t>
        </w:r>
      </w:fldSimple>
      <w:r>
        <w:t>: hulpdiagram bij ronde 3</w:t>
      </w:r>
    </w:p>
    <w:p w14:paraId="2B6332A7" w14:textId="1AD06E11" w:rsidR="00AA160A" w:rsidRDefault="00FB5913" w:rsidP="00AA160A">
      <w:pPr>
        <w:keepNext/>
      </w:pPr>
      <w:r w:rsidRPr="00FB5913">
        <w:rPr>
          <w:noProof/>
        </w:rPr>
        <w:lastRenderedPageBreak/>
        <w:drawing>
          <wp:inline distT="0" distB="0" distL="0" distR="0" wp14:anchorId="491B3FC4" wp14:editId="0BE2E501">
            <wp:extent cx="6097270" cy="3947160"/>
            <wp:effectExtent l="0" t="0" r="0" b="0"/>
            <wp:docPr id="1682697805" name="Afbeelding 1" descr="Afbeelding met tekst, schermopname, diagram, Parall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2697805" name="Afbeelding 1" descr="Afbeelding met tekst, schermopname, diagram, Parallel&#10;&#10;Automatisch gegenereerde beschrijving"/>
                    <pic:cNvPicPr/>
                  </pic:nvPicPr>
                  <pic:blipFill>
                    <a:blip r:embed="rId71"/>
                    <a:stretch>
                      <a:fillRect/>
                    </a:stretch>
                  </pic:blipFill>
                  <pic:spPr>
                    <a:xfrm>
                      <a:off x="0" y="0"/>
                      <a:ext cx="6097270" cy="3947160"/>
                    </a:xfrm>
                    <a:prstGeom prst="rect">
                      <a:avLst/>
                    </a:prstGeom>
                  </pic:spPr>
                </pic:pic>
              </a:graphicData>
            </a:graphic>
          </wp:inline>
        </w:drawing>
      </w:r>
    </w:p>
    <w:p w14:paraId="740B4E7C" w14:textId="0B3628D5" w:rsidR="00AA160A" w:rsidRDefault="00AA160A" w:rsidP="00AA160A">
      <w:pPr>
        <w:pStyle w:val="Bijschrift"/>
      </w:pPr>
      <w:r>
        <w:t xml:space="preserve">Figure </w:t>
      </w:r>
      <w:fldSimple w:instr=" SEQ Figure \* ARABIC ">
        <w:r w:rsidR="00A65BB2">
          <w:rPr>
            <w:noProof/>
          </w:rPr>
          <w:t>10</w:t>
        </w:r>
      </w:fldSimple>
      <w:r>
        <w:t>: hulpdiagram behorende bij ronde 4</w:t>
      </w:r>
    </w:p>
    <w:p w14:paraId="6ABB093F" w14:textId="77777777" w:rsidR="00AA160A" w:rsidRDefault="00AA160A" w:rsidP="00AA160A">
      <w:pPr>
        <w:keepNext/>
      </w:pPr>
      <w:r>
        <w:rPr>
          <w:noProof/>
        </w:rPr>
        <w:lastRenderedPageBreak/>
        <w:drawing>
          <wp:inline distT="0" distB="0" distL="0" distR="0" wp14:anchorId="3B50BCD4" wp14:editId="1E801A43">
            <wp:extent cx="6097270" cy="5983605"/>
            <wp:effectExtent l="0" t="0" r="0" b="0"/>
            <wp:docPr id="2010896644" name="Afbeelding 1" descr="Afbeelding met tekst, diagram, Plan, Technische teken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896644" name="Afbeelding 1" descr="Afbeelding met tekst, diagram, Plan, Technische tekening&#10;&#10;Automatisch gegenereerde beschrijving"/>
                    <pic:cNvPicPr/>
                  </pic:nvPicPr>
                  <pic:blipFill>
                    <a:blip r:embed="rId72"/>
                    <a:stretch>
                      <a:fillRect/>
                    </a:stretch>
                  </pic:blipFill>
                  <pic:spPr>
                    <a:xfrm>
                      <a:off x="0" y="0"/>
                      <a:ext cx="6097270" cy="5983605"/>
                    </a:xfrm>
                    <a:prstGeom prst="rect">
                      <a:avLst/>
                    </a:prstGeom>
                  </pic:spPr>
                </pic:pic>
              </a:graphicData>
            </a:graphic>
          </wp:inline>
        </w:drawing>
      </w:r>
    </w:p>
    <w:p w14:paraId="25CBAAFC" w14:textId="3D70F318" w:rsidR="00AA160A" w:rsidRDefault="00AA160A" w:rsidP="00AA160A">
      <w:pPr>
        <w:pStyle w:val="Bijschrift"/>
      </w:pPr>
      <w:r>
        <w:t xml:space="preserve">Figure </w:t>
      </w:r>
      <w:fldSimple w:instr=" SEQ Figure \* ARABIC ">
        <w:r w:rsidR="00A65BB2">
          <w:rPr>
            <w:noProof/>
          </w:rPr>
          <w:t>11</w:t>
        </w:r>
      </w:fldSimple>
      <w:r>
        <w:t>: TPD behorende bij TK01</w:t>
      </w:r>
    </w:p>
    <w:p w14:paraId="52838D20" w14:textId="2D2D8798" w:rsidR="00AA160A" w:rsidRDefault="00AA160A" w:rsidP="00AA160A">
      <w:r>
        <w:t>Voordat we het ARS script kunnen gebruiken, moeten we duidelijk maken welke AR’n afwijken van de standaard. Het opnemen van de standaard is uiteraard ook mogelijk, maar levert geen extra informatie op. Als we een pattern selecteren uit de toolbox, worden alle</w:t>
      </w:r>
      <w:r w:rsidR="00FB5913">
        <w:t xml:space="preserve"> relevante</w:t>
      </w:r>
      <w:r>
        <w:t xml:space="preserve"> AR’n standaard geplaatst op het TPD. </w:t>
      </w:r>
      <w:r w:rsidR="00FB5913">
        <w:t>Het Update ARS script hangt</w:t>
      </w:r>
      <w:r>
        <w:t xml:space="preserve"> hier een composite ARS diagram onder en de bijbehorende ARS template </w:t>
      </w:r>
      <w:r w:rsidR="00FB5913">
        <w:t>en vult de elementen met de standaard teksten</w:t>
      </w:r>
      <w:r>
        <w:t>.</w:t>
      </w:r>
    </w:p>
    <w:p w14:paraId="72759E30" w14:textId="54ED693F" w:rsidR="00AA160A" w:rsidRDefault="00FB5913" w:rsidP="00AA160A">
      <w:r>
        <w:t>H</w:t>
      </w:r>
      <w:r w:rsidR="001F552B">
        <w:t xml:space="preserve">et opruimscript </w:t>
      </w:r>
      <w:r>
        <w:t xml:space="preserve">houdt rekening met de naamgevingsconventie en zet </w:t>
      </w:r>
      <w:r w:rsidR="001F552B">
        <w:t>de elementen op de juiste plek in de project browser plaatsen. Dat niet alleen, het is ook handig om zicht te houden op wat zich aan details in het model bevindt.</w:t>
      </w:r>
    </w:p>
    <w:p w14:paraId="14319A19" w14:textId="77777777" w:rsidR="001F552B" w:rsidRDefault="001F552B" w:rsidP="001F552B">
      <w:pPr>
        <w:keepNext/>
      </w:pPr>
      <w:r w:rsidRPr="001F552B">
        <w:rPr>
          <w:noProof/>
        </w:rPr>
        <w:lastRenderedPageBreak/>
        <w:drawing>
          <wp:inline distT="0" distB="0" distL="0" distR="0" wp14:anchorId="58AAAF06" wp14:editId="15617039">
            <wp:extent cx="6097270" cy="6043295"/>
            <wp:effectExtent l="0" t="0" r="0" b="0"/>
            <wp:docPr id="324945755" name="Afbeelding 1" descr="Afbeelding met tekst, diagram, Plan, Technische teken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945755" name="Afbeelding 1" descr="Afbeelding met tekst, diagram, Plan, Technische tekening&#10;&#10;Automatisch gegenereerde beschrijving"/>
                    <pic:cNvPicPr/>
                  </pic:nvPicPr>
                  <pic:blipFill>
                    <a:blip r:embed="rId73"/>
                    <a:stretch>
                      <a:fillRect/>
                    </a:stretch>
                  </pic:blipFill>
                  <pic:spPr>
                    <a:xfrm>
                      <a:off x="0" y="0"/>
                      <a:ext cx="6097270" cy="6043295"/>
                    </a:xfrm>
                    <a:prstGeom prst="rect">
                      <a:avLst/>
                    </a:prstGeom>
                  </pic:spPr>
                </pic:pic>
              </a:graphicData>
            </a:graphic>
          </wp:inline>
        </w:drawing>
      </w:r>
    </w:p>
    <w:p w14:paraId="73A1F1B7" w14:textId="66E1E46C" w:rsidR="001F552B" w:rsidRDefault="001F552B" w:rsidP="001F552B">
      <w:pPr>
        <w:pStyle w:val="Bijschrift"/>
      </w:pPr>
      <w:r>
        <w:t xml:space="preserve">Figure </w:t>
      </w:r>
      <w:fldSimple w:instr=" SEQ Figure \* ARABIC ">
        <w:r w:rsidR="00A65BB2">
          <w:rPr>
            <w:noProof/>
          </w:rPr>
          <w:t>12</w:t>
        </w:r>
      </w:fldSimple>
      <w:r>
        <w:t>: TPD behorende bij TK02</w:t>
      </w:r>
    </w:p>
    <w:p w14:paraId="49B7424A" w14:textId="77777777" w:rsidR="001F552B" w:rsidRDefault="001F552B" w:rsidP="001F552B">
      <w:pPr>
        <w:keepNext/>
      </w:pPr>
      <w:r w:rsidRPr="001F552B">
        <w:rPr>
          <w:noProof/>
        </w:rPr>
        <w:lastRenderedPageBreak/>
        <w:drawing>
          <wp:inline distT="0" distB="0" distL="0" distR="0" wp14:anchorId="6BCFAB11" wp14:editId="261E46A6">
            <wp:extent cx="6097270" cy="5901055"/>
            <wp:effectExtent l="0" t="0" r="0" b="0"/>
            <wp:docPr id="588126226" name="Afbeelding 1" descr="Afbeelding met tekst, diagram, Plan, Technische teken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126226" name="Afbeelding 1" descr="Afbeelding met tekst, diagram, Plan, Technische tekening&#10;&#10;Automatisch gegenereerde beschrijving"/>
                    <pic:cNvPicPr/>
                  </pic:nvPicPr>
                  <pic:blipFill>
                    <a:blip r:embed="rId74"/>
                    <a:stretch>
                      <a:fillRect/>
                    </a:stretch>
                  </pic:blipFill>
                  <pic:spPr>
                    <a:xfrm>
                      <a:off x="0" y="0"/>
                      <a:ext cx="6097270" cy="5901055"/>
                    </a:xfrm>
                    <a:prstGeom prst="rect">
                      <a:avLst/>
                    </a:prstGeom>
                  </pic:spPr>
                </pic:pic>
              </a:graphicData>
            </a:graphic>
          </wp:inline>
        </w:drawing>
      </w:r>
    </w:p>
    <w:p w14:paraId="2ED03647" w14:textId="61595BAE" w:rsidR="001F552B" w:rsidRDefault="001F552B" w:rsidP="001F552B">
      <w:pPr>
        <w:pStyle w:val="Bijschrift"/>
      </w:pPr>
      <w:r>
        <w:t xml:space="preserve">Figure </w:t>
      </w:r>
      <w:fldSimple w:instr=" SEQ Figure \* ARABIC ">
        <w:r w:rsidR="00A65BB2">
          <w:rPr>
            <w:noProof/>
          </w:rPr>
          <w:t>13</w:t>
        </w:r>
      </w:fldSimple>
      <w:r>
        <w:t>: TPD behorende bij TK03</w:t>
      </w:r>
    </w:p>
    <w:p w14:paraId="034E4FF7" w14:textId="77777777" w:rsidR="001F552B" w:rsidRDefault="001F552B" w:rsidP="001F552B">
      <w:pPr>
        <w:keepNext/>
      </w:pPr>
      <w:r>
        <w:rPr>
          <w:noProof/>
        </w:rPr>
        <w:lastRenderedPageBreak/>
        <w:drawing>
          <wp:inline distT="0" distB="0" distL="0" distR="0" wp14:anchorId="05828242" wp14:editId="078FE38A">
            <wp:extent cx="6097270" cy="5734050"/>
            <wp:effectExtent l="0" t="0" r="0" b="0"/>
            <wp:docPr id="667025804" name="Afbeelding 1" descr="Afbeelding met tekst, diagram, Plan, Technische teken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7025804" name="Afbeelding 1" descr="Afbeelding met tekst, diagram, Plan, Technische tekening&#10;&#10;Automatisch gegenereerde beschrijving"/>
                    <pic:cNvPicPr/>
                  </pic:nvPicPr>
                  <pic:blipFill>
                    <a:blip r:embed="rId75"/>
                    <a:stretch>
                      <a:fillRect/>
                    </a:stretch>
                  </pic:blipFill>
                  <pic:spPr>
                    <a:xfrm>
                      <a:off x="0" y="0"/>
                      <a:ext cx="6097270" cy="5734050"/>
                    </a:xfrm>
                    <a:prstGeom prst="rect">
                      <a:avLst/>
                    </a:prstGeom>
                  </pic:spPr>
                </pic:pic>
              </a:graphicData>
            </a:graphic>
          </wp:inline>
        </w:drawing>
      </w:r>
    </w:p>
    <w:p w14:paraId="4BE2812C" w14:textId="09249728" w:rsidR="001F552B" w:rsidRDefault="001F552B" w:rsidP="001F552B">
      <w:pPr>
        <w:pStyle w:val="Bijschrift"/>
      </w:pPr>
      <w:r>
        <w:t xml:space="preserve">Figure </w:t>
      </w:r>
      <w:fldSimple w:instr=" SEQ Figure \* ARABIC ">
        <w:r w:rsidR="00A65BB2">
          <w:rPr>
            <w:noProof/>
          </w:rPr>
          <w:t>14</w:t>
        </w:r>
      </w:fldSimple>
      <w:r>
        <w:t>: TPD behorende bij TK04</w:t>
      </w:r>
    </w:p>
    <w:p w14:paraId="724F9E9D" w14:textId="25132505" w:rsidR="00540C53" w:rsidRDefault="00540C53">
      <w:pPr>
        <w:spacing w:after="200"/>
      </w:pPr>
    </w:p>
    <w:p w14:paraId="48FB30AF" w14:textId="77777777" w:rsidR="00FB5913" w:rsidRDefault="00FB5913">
      <w:pPr>
        <w:spacing w:after="200"/>
        <w:rPr>
          <w:rFonts w:asciiTheme="majorHAnsi" w:eastAsia="Times New Roman" w:hAnsiTheme="majorHAnsi" w:cs="Times New Roman"/>
          <w:i/>
          <w:sz w:val="24"/>
        </w:rPr>
      </w:pPr>
      <w:bookmarkStart w:id="28" w:name="_Toc151460333"/>
      <w:r>
        <w:br w:type="page"/>
      </w:r>
    </w:p>
    <w:p w14:paraId="646691EC" w14:textId="67877D58" w:rsidR="001F552B" w:rsidRDefault="00540C53" w:rsidP="00540C53">
      <w:pPr>
        <w:pStyle w:val="Kop3"/>
      </w:pPr>
      <w:r>
        <w:lastRenderedPageBreak/>
        <w:t>rocesmodel</w:t>
      </w:r>
      <w:bookmarkEnd w:id="28"/>
    </w:p>
    <w:p w14:paraId="77A0E58B" w14:textId="6FE79669" w:rsidR="00540C53" w:rsidRDefault="00540C53" w:rsidP="00540C53">
      <w:r>
        <w:t>In het procesmodel wordt binnen een transactiesoortboom, aangegeven hoe transactiesoorten onderling elkaar beïnvloeden. Op transactiesoort step kind niveau worden response links en wait links gelegd. In een Process Structure Diagram kan de anlist / modelleur deze informatie kwijt. In de ARS’n komt dat weer tot uitdrukking.</w:t>
      </w:r>
    </w:p>
    <w:p w14:paraId="1A2BD01A" w14:textId="634E2A8D" w:rsidR="00540C53" w:rsidRDefault="00FB5913" w:rsidP="00540C53">
      <w:pPr>
        <w:keepNext/>
      </w:pPr>
      <w:r w:rsidRPr="00FB5913">
        <w:rPr>
          <w:noProof/>
        </w:rPr>
        <w:drawing>
          <wp:inline distT="0" distB="0" distL="0" distR="0" wp14:anchorId="48C35231" wp14:editId="589DEF7D">
            <wp:extent cx="6097270" cy="2641600"/>
            <wp:effectExtent l="0" t="0" r="0" b="0"/>
            <wp:docPr id="1774326204" name="Afbeelding 1" descr="Afbeelding met schermopname, tekst, diagram, lij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4326204" name="Afbeelding 1" descr="Afbeelding met schermopname, tekst, diagram, lijn&#10;&#10;Automatisch gegenereerde beschrijving"/>
                    <pic:cNvPicPr/>
                  </pic:nvPicPr>
                  <pic:blipFill>
                    <a:blip r:embed="rId76"/>
                    <a:stretch>
                      <a:fillRect/>
                    </a:stretch>
                  </pic:blipFill>
                  <pic:spPr>
                    <a:xfrm>
                      <a:off x="0" y="0"/>
                      <a:ext cx="6097270" cy="2641600"/>
                    </a:xfrm>
                    <a:prstGeom prst="rect">
                      <a:avLst/>
                    </a:prstGeom>
                  </pic:spPr>
                </pic:pic>
              </a:graphicData>
            </a:graphic>
          </wp:inline>
        </w:drawing>
      </w:r>
    </w:p>
    <w:p w14:paraId="798C5412" w14:textId="23F70263" w:rsidR="00540C53" w:rsidRDefault="00540C53" w:rsidP="00540C53">
      <w:pPr>
        <w:pStyle w:val="Bijschrift"/>
      </w:pPr>
      <w:r>
        <w:t xml:space="preserve">Figuur </w:t>
      </w:r>
      <w:fldSimple w:instr=" SEQ Figuur \* ARABIC ">
        <w:r w:rsidR="00754D0E">
          <w:rPr>
            <w:noProof/>
          </w:rPr>
          <w:t>48</w:t>
        </w:r>
      </w:fldSimple>
      <w:r>
        <w:t>: PSD 01: CTAR01 - TK01 - TK02</w:t>
      </w:r>
    </w:p>
    <w:p w14:paraId="4491D610" w14:textId="3AABADBC" w:rsidR="00540C53" w:rsidRDefault="00FB5913" w:rsidP="00540C53">
      <w:pPr>
        <w:keepNext/>
      </w:pPr>
      <w:r w:rsidRPr="00FB5913">
        <w:rPr>
          <w:noProof/>
        </w:rPr>
        <w:drawing>
          <wp:inline distT="0" distB="0" distL="0" distR="0" wp14:anchorId="6734E2CE" wp14:editId="6B2377C6">
            <wp:extent cx="6097270" cy="2528570"/>
            <wp:effectExtent l="0" t="0" r="0" b="0"/>
            <wp:docPr id="1439954269" name="Afbeelding 1" descr="Afbeelding met diagram, schermopname, lijn,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9954269" name="Afbeelding 1" descr="Afbeelding met diagram, schermopname, lijn, tekst&#10;&#10;Automatisch gegenereerde beschrijving"/>
                    <pic:cNvPicPr/>
                  </pic:nvPicPr>
                  <pic:blipFill>
                    <a:blip r:embed="rId77"/>
                    <a:stretch>
                      <a:fillRect/>
                    </a:stretch>
                  </pic:blipFill>
                  <pic:spPr>
                    <a:xfrm>
                      <a:off x="0" y="0"/>
                      <a:ext cx="6097270" cy="2528570"/>
                    </a:xfrm>
                    <a:prstGeom prst="rect">
                      <a:avLst/>
                    </a:prstGeom>
                  </pic:spPr>
                </pic:pic>
              </a:graphicData>
            </a:graphic>
          </wp:inline>
        </w:drawing>
      </w:r>
    </w:p>
    <w:p w14:paraId="01513561" w14:textId="7E7FC3E7" w:rsidR="00540C53" w:rsidRDefault="00540C53" w:rsidP="00540C53">
      <w:pPr>
        <w:pStyle w:val="Bijschrift"/>
      </w:pPr>
      <w:r>
        <w:t xml:space="preserve">Figuur </w:t>
      </w:r>
      <w:fldSimple w:instr=" SEQ Figuur \* ARABIC ">
        <w:r w:rsidR="00754D0E">
          <w:rPr>
            <w:noProof/>
          </w:rPr>
          <w:t>49</w:t>
        </w:r>
      </w:fldSimple>
      <w:r>
        <w:t>: PSD 02: TK04 - TK02</w:t>
      </w:r>
    </w:p>
    <w:p w14:paraId="7CE2C791" w14:textId="788F2B9D" w:rsidR="00540C53" w:rsidRDefault="00FB5913" w:rsidP="00540C53">
      <w:pPr>
        <w:keepNext/>
      </w:pPr>
      <w:r>
        <w:rPr>
          <w:noProof/>
        </w:rPr>
        <w:lastRenderedPageBreak/>
        <w:drawing>
          <wp:inline distT="0" distB="0" distL="0" distR="0" wp14:anchorId="2789293D" wp14:editId="2FB7C0CB">
            <wp:extent cx="6097270" cy="2632710"/>
            <wp:effectExtent l="0" t="0" r="0" b="0"/>
            <wp:docPr id="1682274023" name="Afbeelding 1" descr="Afbeelding met diagram, tekst, schermopname, lij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2274023" name="Afbeelding 1" descr="Afbeelding met diagram, tekst, schermopname, lijn&#10;&#10;Automatisch gegenereerde beschrijving"/>
                    <pic:cNvPicPr/>
                  </pic:nvPicPr>
                  <pic:blipFill>
                    <a:blip r:embed="rId78"/>
                    <a:stretch>
                      <a:fillRect/>
                    </a:stretch>
                  </pic:blipFill>
                  <pic:spPr>
                    <a:xfrm>
                      <a:off x="0" y="0"/>
                      <a:ext cx="6097270" cy="2632710"/>
                    </a:xfrm>
                    <a:prstGeom prst="rect">
                      <a:avLst/>
                    </a:prstGeom>
                  </pic:spPr>
                </pic:pic>
              </a:graphicData>
            </a:graphic>
          </wp:inline>
        </w:drawing>
      </w:r>
    </w:p>
    <w:p w14:paraId="0AD54658" w14:textId="21DC619D" w:rsidR="00540C53" w:rsidRDefault="00540C53" w:rsidP="00540C53">
      <w:pPr>
        <w:pStyle w:val="Bijschrift"/>
      </w:pPr>
      <w:r>
        <w:t xml:space="preserve">Figuur </w:t>
      </w:r>
      <w:fldSimple w:instr=" SEQ Figuur \* ARABIC ">
        <w:r w:rsidR="00754D0E">
          <w:rPr>
            <w:noProof/>
          </w:rPr>
          <w:t>50</w:t>
        </w:r>
      </w:fldSimple>
      <w:r>
        <w:t>: PSD 03: TK04 - TK03</w:t>
      </w:r>
    </w:p>
    <w:p w14:paraId="19D89D79" w14:textId="261DF703" w:rsidR="00540C53" w:rsidRDefault="00540C53">
      <w:pPr>
        <w:spacing w:after="200"/>
      </w:pPr>
      <w:r>
        <w:br w:type="page"/>
      </w:r>
    </w:p>
    <w:p w14:paraId="3E4612BB" w14:textId="770D5E32" w:rsidR="001F552B" w:rsidRDefault="001F552B" w:rsidP="001F552B">
      <w:pPr>
        <w:pStyle w:val="Kop3"/>
      </w:pPr>
      <w:bookmarkStart w:id="29" w:name="_Toc151460334"/>
      <w:r>
        <w:lastRenderedPageBreak/>
        <w:t>ARS</w:t>
      </w:r>
      <w:r w:rsidR="00C475FE">
        <w:t xml:space="preserve"> 01.2</w:t>
      </w:r>
      <w:bookmarkEnd w:id="29"/>
    </w:p>
    <w:p w14:paraId="7F9366A9" w14:textId="4B909332" w:rsidR="001F552B" w:rsidRDefault="00D61A34" w:rsidP="004473DF">
      <w:r w:rsidRPr="00D61A34">
        <w:rPr>
          <w:noProof/>
        </w:rPr>
        <w:drawing>
          <wp:inline distT="0" distB="0" distL="0" distR="0" wp14:anchorId="046BC9B7" wp14:editId="054D7F03">
            <wp:extent cx="6097270" cy="4335145"/>
            <wp:effectExtent l="0" t="0" r="0" b="0"/>
            <wp:docPr id="729404505" name="Afbeelding 1" descr="Afbeelding met tekst, schermopname, Parallel,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9404505" name="Afbeelding 1" descr="Afbeelding met tekst, schermopname, Parallel, nummer&#10;&#10;Automatisch gegenereerde beschrijving"/>
                    <pic:cNvPicPr/>
                  </pic:nvPicPr>
                  <pic:blipFill>
                    <a:blip r:embed="rId79"/>
                    <a:stretch>
                      <a:fillRect/>
                    </a:stretch>
                  </pic:blipFill>
                  <pic:spPr>
                    <a:xfrm>
                      <a:off x="0" y="0"/>
                      <a:ext cx="6097270" cy="4335145"/>
                    </a:xfrm>
                    <a:prstGeom prst="rect">
                      <a:avLst/>
                    </a:prstGeom>
                  </pic:spPr>
                </pic:pic>
              </a:graphicData>
            </a:graphic>
          </wp:inline>
        </w:drawing>
      </w:r>
    </w:p>
    <w:p w14:paraId="004C95F1" w14:textId="01F72EB5" w:rsidR="001F552B" w:rsidRDefault="001F552B" w:rsidP="001F552B">
      <w:pPr>
        <w:pStyle w:val="Bijschrift"/>
      </w:pPr>
      <w:r>
        <w:t xml:space="preserve">Figure </w:t>
      </w:r>
      <w:fldSimple w:instr=" SEQ Figure \* ARABIC ">
        <w:r w:rsidR="00A65BB2">
          <w:rPr>
            <w:noProof/>
          </w:rPr>
          <w:t>15</w:t>
        </w:r>
      </w:fldSimple>
      <w:r>
        <w:t>: compleet ARS 01.2</w:t>
      </w:r>
    </w:p>
    <w:p w14:paraId="62887D03" w14:textId="18ED867B" w:rsidR="004473DF" w:rsidRDefault="00C475FE" w:rsidP="004473DF">
      <w:pPr>
        <w:pStyle w:val="Kop3"/>
      </w:pPr>
      <w:bookmarkStart w:id="30" w:name="_Toc151460335"/>
      <w:r>
        <w:t>ARS 01.3</w:t>
      </w:r>
      <w:bookmarkEnd w:id="30"/>
    </w:p>
    <w:p w14:paraId="178FFDA1" w14:textId="2D0181E9" w:rsidR="00C475FE" w:rsidRDefault="00D61A34" w:rsidP="004473DF">
      <w:r w:rsidRPr="00D61A34">
        <w:rPr>
          <w:noProof/>
        </w:rPr>
        <w:drawing>
          <wp:inline distT="0" distB="0" distL="0" distR="0" wp14:anchorId="2DE18ED4" wp14:editId="54660722">
            <wp:extent cx="6097270" cy="2927350"/>
            <wp:effectExtent l="0" t="0" r="0" b="0"/>
            <wp:docPr id="1640450683" name="Afbeelding 1" descr="Afbeelding met tekst, schermopname, nummer, softwar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450683" name="Afbeelding 1" descr="Afbeelding met tekst, schermopname, nummer, software&#10;&#10;Automatisch gegenereerde beschrijving"/>
                    <pic:cNvPicPr/>
                  </pic:nvPicPr>
                  <pic:blipFill>
                    <a:blip r:embed="rId80"/>
                    <a:stretch>
                      <a:fillRect/>
                    </a:stretch>
                  </pic:blipFill>
                  <pic:spPr>
                    <a:xfrm>
                      <a:off x="0" y="0"/>
                      <a:ext cx="6097270" cy="2927350"/>
                    </a:xfrm>
                    <a:prstGeom prst="rect">
                      <a:avLst/>
                    </a:prstGeom>
                  </pic:spPr>
                </pic:pic>
              </a:graphicData>
            </a:graphic>
          </wp:inline>
        </w:drawing>
      </w:r>
    </w:p>
    <w:p w14:paraId="580F562F" w14:textId="0E8E21F2" w:rsidR="001F552B" w:rsidRDefault="00C475FE" w:rsidP="00C475FE">
      <w:pPr>
        <w:pStyle w:val="Bijschrift"/>
      </w:pPr>
      <w:r>
        <w:t xml:space="preserve">Figure </w:t>
      </w:r>
      <w:fldSimple w:instr=" SEQ Figure \* ARABIC ">
        <w:r w:rsidR="00A65BB2">
          <w:rPr>
            <w:noProof/>
          </w:rPr>
          <w:t>16</w:t>
        </w:r>
      </w:fldSimple>
      <w:r>
        <w:t>: compleet ARS 01.3</w:t>
      </w:r>
    </w:p>
    <w:p w14:paraId="2833143E" w14:textId="77777777" w:rsidR="00C475FE" w:rsidRDefault="00C475FE">
      <w:pPr>
        <w:spacing w:after="200"/>
        <w:rPr>
          <w:rFonts w:asciiTheme="majorHAnsi" w:eastAsia="Times New Roman" w:hAnsiTheme="majorHAnsi" w:cs="Times New Roman"/>
          <w:i/>
          <w:sz w:val="24"/>
        </w:rPr>
      </w:pPr>
      <w:r>
        <w:br w:type="page"/>
      </w:r>
    </w:p>
    <w:p w14:paraId="1CE2F115" w14:textId="7062DE3E" w:rsidR="004473DF" w:rsidRDefault="00C475FE" w:rsidP="004473DF">
      <w:pPr>
        <w:pStyle w:val="Kop3"/>
      </w:pPr>
      <w:bookmarkStart w:id="31" w:name="_Toc151460336"/>
      <w:r>
        <w:lastRenderedPageBreak/>
        <w:t>ARS 01.4</w:t>
      </w:r>
      <w:bookmarkEnd w:id="31"/>
    </w:p>
    <w:p w14:paraId="46ED4BFE" w14:textId="5EA80152" w:rsidR="00C475FE" w:rsidRDefault="00D61A34" w:rsidP="004473DF">
      <w:r>
        <w:rPr>
          <w:noProof/>
        </w:rPr>
        <w:drawing>
          <wp:inline distT="0" distB="0" distL="0" distR="0" wp14:anchorId="71AFBB24" wp14:editId="5B622165">
            <wp:extent cx="6096635" cy="4237355"/>
            <wp:effectExtent l="0" t="0" r="0" b="0"/>
            <wp:docPr id="938376583"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6096635" cy="4237355"/>
                    </a:xfrm>
                    <a:prstGeom prst="rect">
                      <a:avLst/>
                    </a:prstGeom>
                    <a:noFill/>
                  </pic:spPr>
                </pic:pic>
              </a:graphicData>
            </a:graphic>
          </wp:inline>
        </w:drawing>
      </w:r>
    </w:p>
    <w:p w14:paraId="03A10849" w14:textId="4FA52786" w:rsidR="00C475FE" w:rsidRDefault="00C475FE" w:rsidP="00C475FE">
      <w:pPr>
        <w:pStyle w:val="Bijschrift"/>
      </w:pPr>
      <w:r>
        <w:t xml:space="preserve">Figure </w:t>
      </w:r>
      <w:fldSimple w:instr=" SEQ Figure \* ARABIC ">
        <w:r w:rsidR="00A65BB2">
          <w:rPr>
            <w:noProof/>
          </w:rPr>
          <w:t>17</w:t>
        </w:r>
      </w:fldSimple>
      <w:r>
        <w:t>: compleet ARS 01.4</w:t>
      </w:r>
    </w:p>
    <w:p w14:paraId="1C3FFE4A" w14:textId="7310E502" w:rsidR="004473DF" w:rsidRDefault="00C475FE" w:rsidP="004473DF">
      <w:pPr>
        <w:pStyle w:val="Kop3"/>
      </w:pPr>
      <w:bookmarkStart w:id="32" w:name="_Toc151460337"/>
      <w:r>
        <w:t>ARS 02.5</w:t>
      </w:r>
      <w:bookmarkEnd w:id="32"/>
    </w:p>
    <w:p w14:paraId="2EE221DB" w14:textId="13FB51EE" w:rsidR="00C475FE" w:rsidRDefault="00D61A34" w:rsidP="004473DF">
      <w:r>
        <w:rPr>
          <w:noProof/>
        </w:rPr>
        <w:drawing>
          <wp:inline distT="0" distB="0" distL="0" distR="0" wp14:anchorId="2B82C70B" wp14:editId="0C4BDB37">
            <wp:extent cx="6097270" cy="3183890"/>
            <wp:effectExtent l="0" t="0" r="0" b="0"/>
            <wp:docPr id="882874872" name="Afbeelding 1" descr="Afbeelding met tekst, schermopname, nummer,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874872" name="Afbeelding 1" descr="Afbeelding met tekst, schermopname, nummer, Lettertype&#10;&#10;Automatisch gegenereerde beschrijving"/>
                    <pic:cNvPicPr/>
                  </pic:nvPicPr>
                  <pic:blipFill>
                    <a:blip r:embed="rId82"/>
                    <a:stretch>
                      <a:fillRect/>
                    </a:stretch>
                  </pic:blipFill>
                  <pic:spPr>
                    <a:xfrm>
                      <a:off x="0" y="0"/>
                      <a:ext cx="6097270" cy="3183890"/>
                    </a:xfrm>
                    <a:prstGeom prst="rect">
                      <a:avLst/>
                    </a:prstGeom>
                  </pic:spPr>
                </pic:pic>
              </a:graphicData>
            </a:graphic>
          </wp:inline>
        </w:drawing>
      </w:r>
    </w:p>
    <w:p w14:paraId="504D5987" w14:textId="3199F936" w:rsidR="00C475FE" w:rsidRDefault="00C475FE" w:rsidP="00C475FE">
      <w:pPr>
        <w:pStyle w:val="Bijschrift"/>
      </w:pPr>
      <w:r>
        <w:t xml:space="preserve">Figure </w:t>
      </w:r>
      <w:fldSimple w:instr=" SEQ Figure \* ARABIC ">
        <w:r w:rsidR="00A65BB2">
          <w:rPr>
            <w:noProof/>
          </w:rPr>
          <w:t>18</w:t>
        </w:r>
      </w:fldSimple>
      <w:r>
        <w:t>: compleet ARS 02.5</w:t>
      </w:r>
    </w:p>
    <w:p w14:paraId="4E7B4AE7" w14:textId="6B9E6E41" w:rsidR="00C475FE" w:rsidRDefault="00C475FE">
      <w:pPr>
        <w:spacing w:after="200"/>
      </w:pPr>
      <w:r>
        <w:br w:type="page"/>
      </w:r>
    </w:p>
    <w:p w14:paraId="1262FF13" w14:textId="04B82E50" w:rsidR="004473DF" w:rsidRDefault="00C475FE" w:rsidP="004473DF">
      <w:pPr>
        <w:pStyle w:val="Kop3"/>
      </w:pPr>
      <w:bookmarkStart w:id="33" w:name="_Toc151460338"/>
      <w:r>
        <w:lastRenderedPageBreak/>
        <w:t>ARS 03.2</w:t>
      </w:r>
      <w:bookmarkEnd w:id="33"/>
    </w:p>
    <w:p w14:paraId="00ABA5D1" w14:textId="3647A78E" w:rsidR="00C475FE" w:rsidRDefault="00D61A34" w:rsidP="004473DF">
      <w:r w:rsidRPr="00D61A34">
        <w:rPr>
          <w:noProof/>
        </w:rPr>
        <w:drawing>
          <wp:inline distT="0" distB="0" distL="0" distR="0" wp14:anchorId="75F3C4DB" wp14:editId="423458E0">
            <wp:extent cx="6097270" cy="4048760"/>
            <wp:effectExtent l="0" t="0" r="0" b="0"/>
            <wp:docPr id="1283874044" name="Afbeelding 1" descr="Afbeelding met tekst, schermopname, nummer,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3874044" name="Afbeelding 1" descr="Afbeelding met tekst, schermopname, nummer, Lettertype&#10;&#10;Automatisch gegenereerde beschrijving"/>
                    <pic:cNvPicPr/>
                  </pic:nvPicPr>
                  <pic:blipFill>
                    <a:blip r:embed="rId83"/>
                    <a:stretch>
                      <a:fillRect/>
                    </a:stretch>
                  </pic:blipFill>
                  <pic:spPr>
                    <a:xfrm>
                      <a:off x="0" y="0"/>
                      <a:ext cx="6097270" cy="4048760"/>
                    </a:xfrm>
                    <a:prstGeom prst="rect">
                      <a:avLst/>
                    </a:prstGeom>
                  </pic:spPr>
                </pic:pic>
              </a:graphicData>
            </a:graphic>
          </wp:inline>
        </w:drawing>
      </w:r>
    </w:p>
    <w:p w14:paraId="28738BD2" w14:textId="5071B52D" w:rsidR="00C475FE" w:rsidRDefault="00C475FE" w:rsidP="00C475FE">
      <w:pPr>
        <w:pStyle w:val="Bijschrift"/>
      </w:pPr>
      <w:r>
        <w:t xml:space="preserve">Figure </w:t>
      </w:r>
      <w:fldSimple w:instr=" SEQ Figure \* ARABIC ">
        <w:r w:rsidR="00A65BB2">
          <w:rPr>
            <w:noProof/>
          </w:rPr>
          <w:t>19</w:t>
        </w:r>
      </w:fldSimple>
      <w:r>
        <w:t>: compleet ARS 03.2</w:t>
      </w:r>
    </w:p>
    <w:p w14:paraId="013034CE" w14:textId="77777777" w:rsidR="00C475FE" w:rsidRDefault="00C475FE">
      <w:pPr>
        <w:spacing w:after="200"/>
        <w:rPr>
          <w:rFonts w:asciiTheme="majorHAnsi" w:eastAsia="Times New Roman" w:hAnsiTheme="majorHAnsi" w:cs="Times New Roman"/>
          <w:i/>
          <w:sz w:val="24"/>
        </w:rPr>
      </w:pPr>
      <w:r>
        <w:br w:type="page"/>
      </w:r>
    </w:p>
    <w:p w14:paraId="1BB4E5DD" w14:textId="48BBD647" w:rsidR="004473DF" w:rsidRDefault="00C475FE" w:rsidP="004473DF">
      <w:pPr>
        <w:pStyle w:val="Kop3"/>
      </w:pPr>
      <w:bookmarkStart w:id="34" w:name="_Toc151460339"/>
      <w:r>
        <w:lastRenderedPageBreak/>
        <w:t>ARS 03.4</w:t>
      </w:r>
      <w:bookmarkEnd w:id="34"/>
    </w:p>
    <w:p w14:paraId="555B31AB" w14:textId="623E3931" w:rsidR="00C475FE" w:rsidRDefault="00D61A34" w:rsidP="004473DF">
      <w:r w:rsidRPr="00D61A34">
        <w:rPr>
          <w:noProof/>
        </w:rPr>
        <w:drawing>
          <wp:inline distT="0" distB="0" distL="0" distR="0" wp14:anchorId="0824FA33" wp14:editId="0D9F3180">
            <wp:extent cx="5628571" cy="4857143"/>
            <wp:effectExtent l="0" t="0" r="0" b="635"/>
            <wp:docPr id="1226861924" name="Afbeelding 1" descr="Afbeelding met tekst, schermopname, Lettertyp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6861924" name="Afbeelding 1" descr="Afbeelding met tekst, schermopname, Lettertype, nummer&#10;&#10;Automatisch gegenereerde beschrijving"/>
                    <pic:cNvPicPr/>
                  </pic:nvPicPr>
                  <pic:blipFill>
                    <a:blip r:embed="rId84"/>
                    <a:stretch>
                      <a:fillRect/>
                    </a:stretch>
                  </pic:blipFill>
                  <pic:spPr>
                    <a:xfrm>
                      <a:off x="0" y="0"/>
                      <a:ext cx="5628571" cy="4857143"/>
                    </a:xfrm>
                    <a:prstGeom prst="rect">
                      <a:avLst/>
                    </a:prstGeom>
                  </pic:spPr>
                </pic:pic>
              </a:graphicData>
            </a:graphic>
          </wp:inline>
        </w:drawing>
      </w:r>
    </w:p>
    <w:p w14:paraId="4E333231" w14:textId="62B4110A" w:rsidR="00C475FE" w:rsidRDefault="00C475FE" w:rsidP="00C475FE">
      <w:pPr>
        <w:pStyle w:val="Bijschrift"/>
      </w:pPr>
      <w:r>
        <w:t xml:space="preserve">Figure </w:t>
      </w:r>
      <w:fldSimple w:instr=" SEQ Figure \* ARABIC ">
        <w:r w:rsidR="00A65BB2">
          <w:rPr>
            <w:noProof/>
          </w:rPr>
          <w:t>20</w:t>
        </w:r>
      </w:fldSimple>
      <w:r>
        <w:t>; compleet ARS 03.4</w:t>
      </w:r>
    </w:p>
    <w:p w14:paraId="7D989045" w14:textId="77777777" w:rsidR="00C475FE" w:rsidRDefault="00C475FE">
      <w:pPr>
        <w:spacing w:after="200"/>
        <w:rPr>
          <w:rFonts w:asciiTheme="majorHAnsi" w:eastAsia="Times New Roman" w:hAnsiTheme="majorHAnsi" w:cs="Times New Roman"/>
          <w:i/>
          <w:sz w:val="24"/>
        </w:rPr>
      </w:pPr>
      <w:r>
        <w:br w:type="page"/>
      </w:r>
    </w:p>
    <w:p w14:paraId="60A9338D" w14:textId="1D5215D8" w:rsidR="004473DF" w:rsidRPr="00C475FE" w:rsidRDefault="00C475FE" w:rsidP="004473DF">
      <w:pPr>
        <w:pStyle w:val="Kop3"/>
      </w:pPr>
      <w:bookmarkStart w:id="35" w:name="_Toc151460340"/>
      <w:r>
        <w:lastRenderedPageBreak/>
        <w:t>ARS 03.5</w:t>
      </w:r>
      <w:bookmarkEnd w:id="35"/>
    </w:p>
    <w:p w14:paraId="16ADD374" w14:textId="353E94DF" w:rsidR="00C475FE" w:rsidRDefault="00D61A34" w:rsidP="004473DF">
      <w:r w:rsidRPr="00D61A34">
        <w:rPr>
          <w:noProof/>
        </w:rPr>
        <w:drawing>
          <wp:inline distT="0" distB="0" distL="0" distR="0" wp14:anchorId="3CE20089" wp14:editId="453B5339">
            <wp:extent cx="5628571" cy="5371429"/>
            <wp:effectExtent l="0" t="0" r="0" b="1270"/>
            <wp:docPr id="1587910657" name="Afbeelding 1" descr="Afbeelding met tekst, schermopname, nummer,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7910657" name="Afbeelding 1" descr="Afbeelding met tekst, schermopname, nummer, Lettertype&#10;&#10;Automatisch gegenereerde beschrijving"/>
                    <pic:cNvPicPr/>
                  </pic:nvPicPr>
                  <pic:blipFill>
                    <a:blip r:embed="rId85"/>
                    <a:stretch>
                      <a:fillRect/>
                    </a:stretch>
                  </pic:blipFill>
                  <pic:spPr>
                    <a:xfrm>
                      <a:off x="0" y="0"/>
                      <a:ext cx="5628571" cy="5371429"/>
                    </a:xfrm>
                    <a:prstGeom prst="rect">
                      <a:avLst/>
                    </a:prstGeom>
                  </pic:spPr>
                </pic:pic>
              </a:graphicData>
            </a:graphic>
          </wp:inline>
        </w:drawing>
      </w:r>
    </w:p>
    <w:p w14:paraId="6183F8A1" w14:textId="38202EAE" w:rsidR="00C475FE" w:rsidRDefault="00C475FE" w:rsidP="00C475FE">
      <w:pPr>
        <w:pStyle w:val="Bijschrift"/>
      </w:pPr>
      <w:r>
        <w:t xml:space="preserve">Figure </w:t>
      </w:r>
      <w:fldSimple w:instr=" SEQ Figure \* ARABIC ">
        <w:r w:rsidR="00A65BB2">
          <w:rPr>
            <w:noProof/>
          </w:rPr>
          <w:t>21</w:t>
        </w:r>
      </w:fldSimple>
      <w:r>
        <w:t>: compleet ARS 03.5</w:t>
      </w:r>
    </w:p>
    <w:p w14:paraId="40933C9F" w14:textId="77777777" w:rsidR="00C475FE" w:rsidRDefault="00C475FE">
      <w:pPr>
        <w:spacing w:after="200"/>
        <w:rPr>
          <w:rFonts w:asciiTheme="majorHAnsi" w:eastAsia="Times New Roman" w:hAnsiTheme="majorHAnsi" w:cs="Times New Roman"/>
          <w:i/>
          <w:sz w:val="24"/>
        </w:rPr>
      </w:pPr>
      <w:r>
        <w:br w:type="page"/>
      </w:r>
    </w:p>
    <w:p w14:paraId="74ADC3B9" w14:textId="0F6EA33D" w:rsidR="004473DF" w:rsidRDefault="00C475FE" w:rsidP="004473DF">
      <w:pPr>
        <w:pStyle w:val="Kop3"/>
      </w:pPr>
      <w:bookmarkStart w:id="36" w:name="_Toc151460341"/>
      <w:r>
        <w:lastRenderedPageBreak/>
        <w:t>ARS 04.10</w:t>
      </w:r>
      <w:bookmarkEnd w:id="36"/>
    </w:p>
    <w:p w14:paraId="2EFECCEC" w14:textId="4EFD2936" w:rsidR="00C475FE" w:rsidRDefault="00D61A34" w:rsidP="004473DF">
      <w:r w:rsidRPr="00D61A34">
        <w:rPr>
          <w:noProof/>
        </w:rPr>
        <w:drawing>
          <wp:inline distT="0" distB="0" distL="0" distR="0" wp14:anchorId="6122DED9" wp14:editId="2A918131">
            <wp:extent cx="6097270" cy="5873115"/>
            <wp:effectExtent l="0" t="0" r="0" b="0"/>
            <wp:docPr id="1122549793" name="Afbeelding 1" descr="Afbeelding met tekst, schermopname, nummer, Parall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549793" name="Afbeelding 1" descr="Afbeelding met tekst, schermopname, nummer, Parallel&#10;&#10;Automatisch gegenereerde beschrijving"/>
                    <pic:cNvPicPr/>
                  </pic:nvPicPr>
                  <pic:blipFill>
                    <a:blip r:embed="rId86"/>
                    <a:stretch>
                      <a:fillRect/>
                    </a:stretch>
                  </pic:blipFill>
                  <pic:spPr>
                    <a:xfrm>
                      <a:off x="0" y="0"/>
                      <a:ext cx="6097270" cy="5873115"/>
                    </a:xfrm>
                    <a:prstGeom prst="rect">
                      <a:avLst/>
                    </a:prstGeom>
                  </pic:spPr>
                </pic:pic>
              </a:graphicData>
            </a:graphic>
          </wp:inline>
        </w:drawing>
      </w:r>
    </w:p>
    <w:p w14:paraId="5DCF8DB6" w14:textId="069517A6" w:rsidR="00C475FE" w:rsidRDefault="00C475FE" w:rsidP="00C475FE">
      <w:pPr>
        <w:pStyle w:val="Bijschrift"/>
      </w:pPr>
      <w:r>
        <w:t xml:space="preserve">Figure </w:t>
      </w:r>
      <w:fldSimple w:instr=" SEQ Figure \* ARABIC ">
        <w:r w:rsidR="00A65BB2">
          <w:rPr>
            <w:noProof/>
          </w:rPr>
          <w:t>22</w:t>
        </w:r>
      </w:fldSimple>
      <w:r>
        <w:t>: compleet ARS 04.10</w:t>
      </w:r>
    </w:p>
    <w:p w14:paraId="601430F2" w14:textId="01A6A06A" w:rsidR="00C475FE" w:rsidRDefault="00C475FE">
      <w:pPr>
        <w:spacing w:after="200"/>
      </w:pPr>
      <w:r>
        <w:br w:type="page"/>
      </w:r>
    </w:p>
    <w:p w14:paraId="176489B6" w14:textId="580D0070" w:rsidR="004473DF" w:rsidRDefault="00C475FE" w:rsidP="004473DF">
      <w:pPr>
        <w:pStyle w:val="Kop3"/>
      </w:pPr>
      <w:bookmarkStart w:id="37" w:name="_Toc151460342"/>
      <w:r>
        <w:lastRenderedPageBreak/>
        <w:t>ARS 04.11</w:t>
      </w:r>
      <w:bookmarkEnd w:id="37"/>
    </w:p>
    <w:p w14:paraId="4C1CBA56" w14:textId="1D01B558" w:rsidR="00C475FE" w:rsidRDefault="005955E3" w:rsidP="004473DF">
      <w:r w:rsidRPr="005955E3">
        <w:rPr>
          <w:noProof/>
        </w:rPr>
        <w:drawing>
          <wp:inline distT="0" distB="0" distL="0" distR="0" wp14:anchorId="6596C137" wp14:editId="1F5DEA83">
            <wp:extent cx="6097270" cy="3470910"/>
            <wp:effectExtent l="0" t="0" r="0" b="0"/>
            <wp:docPr id="1514590434" name="Afbeelding 1" descr="Afbeelding met tekst, schermopname, nummer, Parall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4590434" name="Afbeelding 1" descr="Afbeelding met tekst, schermopname, nummer, Parallel&#10;&#10;Automatisch gegenereerde beschrijving"/>
                    <pic:cNvPicPr/>
                  </pic:nvPicPr>
                  <pic:blipFill>
                    <a:blip r:embed="rId87"/>
                    <a:stretch>
                      <a:fillRect/>
                    </a:stretch>
                  </pic:blipFill>
                  <pic:spPr>
                    <a:xfrm>
                      <a:off x="0" y="0"/>
                      <a:ext cx="6097270" cy="3470910"/>
                    </a:xfrm>
                    <a:prstGeom prst="rect">
                      <a:avLst/>
                    </a:prstGeom>
                  </pic:spPr>
                </pic:pic>
              </a:graphicData>
            </a:graphic>
          </wp:inline>
        </w:drawing>
      </w:r>
    </w:p>
    <w:p w14:paraId="4D774A8C" w14:textId="05F45301" w:rsidR="00C475FE" w:rsidRDefault="00C475FE" w:rsidP="00C475FE">
      <w:pPr>
        <w:pStyle w:val="Bijschrift"/>
      </w:pPr>
      <w:r>
        <w:t xml:space="preserve">Figure </w:t>
      </w:r>
      <w:fldSimple w:instr=" SEQ Figure \* ARABIC ">
        <w:r w:rsidR="00A65BB2">
          <w:rPr>
            <w:noProof/>
          </w:rPr>
          <w:t>23</w:t>
        </w:r>
      </w:fldSimple>
      <w:r>
        <w:t>: compleet ARS 04.11</w:t>
      </w:r>
    </w:p>
    <w:p w14:paraId="77A1BA7F" w14:textId="1DC12634" w:rsidR="00C475FE" w:rsidRDefault="00C475FE" w:rsidP="00C475FE">
      <w:pPr>
        <w:pStyle w:val="Kop3"/>
      </w:pPr>
      <w:bookmarkStart w:id="38" w:name="_Toc151460343"/>
      <w:r>
        <w:t>ARS 04.12</w:t>
      </w:r>
      <w:bookmarkEnd w:id="38"/>
    </w:p>
    <w:p w14:paraId="3527241F" w14:textId="74797482" w:rsidR="00A65BB2" w:rsidRDefault="005955E3" w:rsidP="004473DF">
      <w:r>
        <w:rPr>
          <w:noProof/>
        </w:rPr>
        <w:drawing>
          <wp:inline distT="0" distB="0" distL="0" distR="0" wp14:anchorId="72778D25" wp14:editId="2318ED48">
            <wp:extent cx="6097270" cy="3712845"/>
            <wp:effectExtent l="0" t="0" r="0" b="0"/>
            <wp:docPr id="1568528478" name="Afbeelding 1" descr="Afbeelding met tekst, schermopname, nummer,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8528478" name="Afbeelding 1" descr="Afbeelding met tekst, schermopname, nummer, Lettertype&#10;&#10;Automatisch gegenereerde beschrijving"/>
                    <pic:cNvPicPr/>
                  </pic:nvPicPr>
                  <pic:blipFill>
                    <a:blip r:embed="rId88"/>
                    <a:stretch>
                      <a:fillRect/>
                    </a:stretch>
                  </pic:blipFill>
                  <pic:spPr>
                    <a:xfrm>
                      <a:off x="0" y="0"/>
                      <a:ext cx="6097270" cy="3712845"/>
                    </a:xfrm>
                    <a:prstGeom prst="rect">
                      <a:avLst/>
                    </a:prstGeom>
                  </pic:spPr>
                </pic:pic>
              </a:graphicData>
            </a:graphic>
          </wp:inline>
        </w:drawing>
      </w:r>
    </w:p>
    <w:p w14:paraId="4BA22792" w14:textId="3B23A1F5" w:rsidR="00A65BB2" w:rsidRDefault="00A65BB2" w:rsidP="00A65BB2">
      <w:pPr>
        <w:pStyle w:val="Bijschrift"/>
      </w:pPr>
      <w:r>
        <w:t xml:space="preserve">Figure </w:t>
      </w:r>
      <w:fldSimple w:instr=" SEQ Figure \* ARABIC ">
        <w:r>
          <w:rPr>
            <w:noProof/>
          </w:rPr>
          <w:t>24</w:t>
        </w:r>
      </w:fldSimple>
      <w:r>
        <w:t>: compleet ARS 04.12</w:t>
      </w:r>
    </w:p>
    <w:p w14:paraId="78A7D4F8" w14:textId="77777777" w:rsidR="00A65BB2" w:rsidRDefault="00A65BB2">
      <w:pPr>
        <w:spacing w:after="200"/>
        <w:rPr>
          <w:i/>
          <w:iCs/>
          <w:color w:val="335B74" w:themeColor="text2"/>
          <w:sz w:val="18"/>
          <w:szCs w:val="18"/>
        </w:rPr>
      </w:pPr>
      <w:r>
        <w:br w:type="page"/>
      </w:r>
    </w:p>
    <w:p w14:paraId="7925F908" w14:textId="367F222A" w:rsidR="00C475FE" w:rsidRDefault="00A65BB2" w:rsidP="00A65BB2">
      <w:pPr>
        <w:pStyle w:val="Kop3"/>
      </w:pPr>
      <w:bookmarkStart w:id="39" w:name="_Toc151460344"/>
      <w:r>
        <w:lastRenderedPageBreak/>
        <w:t>ARS 04.13</w:t>
      </w:r>
      <w:bookmarkEnd w:id="39"/>
    </w:p>
    <w:p w14:paraId="7710F45B" w14:textId="138AE42F" w:rsidR="00A65BB2" w:rsidRDefault="005955E3" w:rsidP="004473DF">
      <w:r w:rsidRPr="005955E3">
        <w:rPr>
          <w:noProof/>
        </w:rPr>
        <w:drawing>
          <wp:inline distT="0" distB="0" distL="0" distR="0" wp14:anchorId="526094A6" wp14:editId="473BAC95">
            <wp:extent cx="6097270" cy="5161915"/>
            <wp:effectExtent l="0" t="0" r="0" b="0"/>
            <wp:docPr id="59295408" name="Afbeelding 1" descr="Afbeelding met tekst, schermopname, Lettertyp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95408" name="Afbeelding 1" descr="Afbeelding met tekst, schermopname, Lettertype, nummer&#10;&#10;Automatisch gegenereerde beschrijving"/>
                    <pic:cNvPicPr/>
                  </pic:nvPicPr>
                  <pic:blipFill>
                    <a:blip r:embed="rId89"/>
                    <a:stretch>
                      <a:fillRect/>
                    </a:stretch>
                  </pic:blipFill>
                  <pic:spPr>
                    <a:xfrm>
                      <a:off x="0" y="0"/>
                      <a:ext cx="6097270" cy="5161915"/>
                    </a:xfrm>
                    <a:prstGeom prst="rect">
                      <a:avLst/>
                    </a:prstGeom>
                  </pic:spPr>
                </pic:pic>
              </a:graphicData>
            </a:graphic>
          </wp:inline>
        </w:drawing>
      </w:r>
    </w:p>
    <w:p w14:paraId="4C1B5781" w14:textId="1A4E52EA" w:rsidR="001672A6" w:rsidRDefault="00A65BB2" w:rsidP="00A65BB2">
      <w:pPr>
        <w:pStyle w:val="Bijschrift"/>
      </w:pPr>
      <w:r>
        <w:t xml:space="preserve">Figure </w:t>
      </w:r>
      <w:fldSimple w:instr=" SEQ Figure \* ARABIC ">
        <w:r>
          <w:rPr>
            <w:noProof/>
          </w:rPr>
          <w:t>25</w:t>
        </w:r>
      </w:fldSimple>
      <w:r>
        <w:t>: compleet ARS 04.13</w:t>
      </w:r>
    </w:p>
    <w:p w14:paraId="49CF9AD9" w14:textId="77777777" w:rsidR="001672A6" w:rsidRDefault="001672A6">
      <w:pPr>
        <w:spacing w:after="200"/>
        <w:rPr>
          <w:i/>
          <w:iCs/>
          <w:color w:val="335B74" w:themeColor="text2"/>
          <w:sz w:val="18"/>
          <w:szCs w:val="18"/>
        </w:rPr>
      </w:pPr>
      <w:r>
        <w:br w:type="page"/>
      </w:r>
    </w:p>
    <w:p w14:paraId="30E34802" w14:textId="50DDF54F" w:rsidR="00A65BB2" w:rsidRDefault="001672A6" w:rsidP="001672A6">
      <w:pPr>
        <w:pStyle w:val="Kop3"/>
      </w:pPr>
      <w:bookmarkStart w:id="40" w:name="_Toc151460345"/>
      <w:r>
        <w:lastRenderedPageBreak/>
        <w:t>FM compleet</w:t>
      </w:r>
      <w:bookmarkEnd w:id="40"/>
    </w:p>
    <w:p w14:paraId="46681566" w14:textId="5468AECD" w:rsidR="001672A6" w:rsidRDefault="001672A6" w:rsidP="001672A6">
      <w:r>
        <w:t>Als we nu de resultaten van alle ronden bij elkaar brengen in het feitenmodel, hebben we het eindresultaat FM.</w:t>
      </w:r>
    </w:p>
    <w:p w14:paraId="1E74E3F7" w14:textId="77777777" w:rsidR="001672A6" w:rsidRDefault="001672A6" w:rsidP="001672A6">
      <w:pPr>
        <w:keepNext/>
      </w:pPr>
      <w:r>
        <w:rPr>
          <w:noProof/>
        </w:rPr>
        <w:drawing>
          <wp:inline distT="0" distB="0" distL="0" distR="0" wp14:anchorId="57EDA8CB" wp14:editId="0CF1A531">
            <wp:extent cx="6097270" cy="3691255"/>
            <wp:effectExtent l="0" t="0" r="0" b="0"/>
            <wp:docPr id="1036216917" name="Afbeelding 1" descr="Afbeelding met tekst, schermopname, diagram,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216917" name="Afbeelding 1" descr="Afbeelding met tekst, schermopname, diagram, Lettertype&#10;&#10;Automatisch gegenereerde beschrijving"/>
                    <pic:cNvPicPr/>
                  </pic:nvPicPr>
                  <pic:blipFill>
                    <a:blip r:embed="rId90"/>
                    <a:stretch>
                      <a:fillRect/>
                    </a:stretch>
                  </pic:blipFill>
                  <pic:spPr>
                    <a:xfrm>
                      <a:off x="0" y="0"/>
                      <a:ext cx="6097270" cy="3691255"/>
                    </a:xfrm>
                    <a:prstGeom prst="rect">
                      <a:avLst/>
                    </a:prstGeom>
                  </pic:spPr>
                </pic:pic>
              </a:graphicData>
            </a:graphic>
          </wp:inline>
        </w:drawing>
      </w:r>
    </w:p>
    <w:p w14:paraId="5405A24D" w14:textId="68DB1F7B" w:rsidR="001672A6" w:rsidRPr="00C475FE" w:rsidRDefault="001672A6" w:rsidP="001672A6">
      <w:pPr>
        <w:pStyle w:val="Bijschrift"/>
      </w:pPr>
      <w:r>
        <w:t xml:space="preserve">Figuur </w:t>
      </w:r>
      <w:fldSimple w:instr=" SEQ Figuur \* ARABIC ">
        <w:r w:rsidR="00754D0E">
          <w:rPr>
            <w:noProof/>
          </w:rPr>
          <w:t>51</w:t>
        </w:r>
      </w:fldSimple>
      <w:r>
        <w:t>: feitenmodel compleet</w:t>
      </w:r>
    </w:p>
    <w:sectPr w:rsidR="001672A6" w:rsidRPr="00C475FE" w:rsidSect="001A2510">
      <w:headerReference w:type="default" r:id="rId91"/>
      <w:footerReference w:type="default" r:id="rId92"/>
      <w:footerReference w:type="first" r:id="rId93"/>
      <w:pgSz w:w="11906" w:h="16838" w:code="9"/>
      <w:pgMar w:top="720" w:right="1152" w:bottom="720" w:left="1152" w:header="0" w:footer="0" w:gutter="0"/>
      <w:pgNumType w:start="1"/>
      <w:cols w:space="720"/>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DD7C59" w14:textId="77777777" w:rsidR="00D436B8" w:rsidRDefault="00D436B8" w:rsidP="00324367">
      <w:r>
        <w:separator/>
      </w:r>
    </w:p>
  </w:endnote>
  <w:endnote w:type="continuationSeparator" w:id="0">
    <w:p w14:paraId="5CE69619" w14:textId="77777777" w:rsidR="00D436B8" w:rsidRDefault="00D436B8" w:rsidP="003243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Franklin Gothic Book">
    <w:panose1 w:val="020B0503020102020204"/>
    <w:charset w:val="00"/>
    <w:family w:val="swiss"/>
    <w:pitch w:val="variable"/>
    <w:sig w:usb0="00000287" w:usb1="00000000" w:usb2="00000000" w:usb3="00000000" w:csb0="0000009F" w:csb1="00000000"/>
  </w:font>
  <w:font w:name="SimHei">
    <w:altName w:val="黑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22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258"/>
    </w:tblGrid>
    <w:tr w:rsidR="004B7E44" w14:paraId="1B44CA2F" w14:textId="77777777" w:rsidTr="004B7E44">
      <w:trPr>
        <w:trHeight w:val="730"/>
        <w:jc w:val="center"/>
      </w:trPr>
      <w:tc>
        <w:tcPr>
          <w:tcW w:w="12258" w:type="dxa"/>
          <w:tcBorders>
            <w:top w:val="nil"/>
            <w:left w:val="nil"/>
            <w:bottom w:val="nil"/>
            <w:right w:val="nil"/>
          </w:tcBorders>
          <w:shd w:val="clear" w:color="auto" w:fill="000000" w:themeFill="text1"/>
          <w:vAlign w:val="center"/>
        </w:tcPr>
        <w:p w14:paraId="08FADEDF" w14:textId="06728339" w:rsidR="004B7E44" w:rsidRDefault="004354CB" w:rsidP="00324367">
          <w:pPr>
            <w:pStyle w:val="Voettekst"/>
          </w:pPr>
          <w:r w:rsidRPr="004354CB">
            <w:t>www.eaxpertise.nl</w:t>
          </w: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26191010"/>
      <w:docPartObj>
        <w:docPartGallery w:val="Page Numbers (Bottom of Page)"/>
        <w:docPartUnique/>
      </w:docPartObj>
    </w:sdtPr>
    <w:sdtEndPr>
      <w:rPr>
        <w:noProof/>
      </w:rPr>
    </w:sdtEndPr>
    <w:sdtContent>
      <w:p w14:paraId="4B0D8BB5" w14:textId="77777777" w:rsidR="005A718F" w:rsidRDefault="005A718F" w:rsidP="00324367">
        <w:pPr>
          <w:pStyle w:val="Voettekst"/>
        </w:pPr>
        <w:r>
          <w:fldChar w:fldCharType="begin"/>
        </w:r>
        <w:r>
          <w:instrText xml:space="preserve"> PAGE   \* MERGEFORMAT </w:instrText>
        </w:r>
        <w:r>
          <w:fldChar w:fldCharType="separate"/>
        </w:r>
        <w:r w:rsidR="009120E9">
          <w:rPr>
            <w:noProof/>
          </w:rPr>
          <w:t>1</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710BE7" w14:textId="77777777" w:rsidR="00D436B8" w:rsidRDefault="00D436B8" w:rsidP="00324367">
      <w:r>
        <w:separator/>
      </w:r>
    </w:p>
  </w:footnote>
  <w:footnote w:type="continuationSeparator" w:id="0">
    <w:p w14:paraId="35703779" w14:textId="77777777" w:rsidR="00D436B8" w:rsidRDefault="00D436B8" w:rsidP="003243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2210" w:type="dxa"/>
      <w:tblInd w:w="-1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2210"/>
    </w:tblGrid>
    <w:tr w:rsidR="004B7E44" w14:paraId="48538EBE" w14:textId="77777777" w:rsidTr="004B7E44">
      <w:trPr>
        <w:trHeight w:val="1318"/>
      </w:trPr>
      <w:tc>
        <w:tcPr>
          <w:tcW w:w="12210" w:type="dxa"/>
          <w:tcBorders>
            <w:top w:val="nil"/>
            <w:left w:val="nil"/>
            <w:bottom w:val="nil"/>
            <w:right w:val="nil"/>
          </w:tcBorders>
        </w:tcPr>
        <w:p w14:paraId="6181B6ED" w14:textId="62F4C185" w:rsidR="004B7E44" w:rsidRDefault="005955E3" w:rsidP="00324367">
          <w:pPr>
            <w:pStyle w:val="Koptekst"/>
          </w:pPr>
          <w:r>
            <w:rPr>
              <w:noProof/>
            </w:rPr>
            <mc:AlternateContent>
              <mc:Choice Requires="wps">
                <w:drawing>
                  <wp:inline distT="0" distB="0" distL="0" distR="0" wp14:anchorId="24F21A34" wp14:editId="6B4C2357">
                    <wp:extent cx="1352550" cy="592455"/>
                    <wp:effectExtent l="0" t="0" r="0" b="7620"/>
                    <wp:docPr id="1615477808" name="Rechthoek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2550" cy="592455"/>
                            </a:xfrm>
                            <a:prstGeom prst="rect">
                              <a:avLst/>
                            </a:prstGeom>
                            <a:solidFill>
                              <a:srgbClr val="18A892">
                                <a:alpha val="4196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C3171F4" w14:textId="77777777" w:rsidR="004B7E44" w:rsidRPr="004B7E44" w:rsidRDefault="004B7E44" w:rsidP="00324367">
                                <w:r w:rsidRPr="004B7E44">
                                  <w:fldChar w:fldCharType="begin"/>
                                </w:r>
                                <w:r w:rsidRPr="004B7E44">
                                  <w:instrText xml:space="preserve"> PAGE  \* Arabic  \* MERGEFORMAT </w:instrText>
                                </w:r>
                                <w:r w:rsidRPr="004B7E44">
                                  <w:fldChar w:fldCharType="separate"/>
                                </w:r>
                                <w:r w:rsidR="009120E9">
                                  <w:rPr>
                                    <w:noProof/>
                                  </w:rPr>
                                  <w:t>2</w:t>
                                </w:r>
                                <w:r w:rsidRPr="004B7E44">
                                  <w:fldChar w:fldCharType="end"/>
                                </w:r>
                              </w:p>
                            </w:txbxContent>
                          </wps:txbx>
                          <wps:bodyPr rot="0" vert="horz" wrap="square" lIns="91440" tIns="45720" rIns="91440" bIns="45720" anchor="ctr" anchorCtr="0" upright="1">
                            <a:noAutofit/>
                          </wps:bodyPr>
                        </wps:wsp>
                      </a:graphicData>
                    </a:graphic>
                  </wp:inline>
                </w:drawing>
              </mc:Choice>
              <mc:Fallback>
                <w:pict>
                  <v:rect w14:anchorId="24F21A34" id="Rechthoek 11" o:spid="_x0000_s1035" style="width:106.5pt;height:46.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" fillcolor="#18a892" stroked="f" strokeweight="2pt">
                    <v:fill opacity="27499f"/>
                    <v:textbox>
                      <w:txbxContent>
                        <w:p w14:paraId="1C3171F4" w14:textId="77777777" w:rsidR="004B7E44" w:rsidRPr="004B7E44" w:rsidRDefault="004B7E44" w:rsidP="00324367">
                          <w:r w:rsidRPr="004B7E44">
                            <w:fldChar w:fldCharType="begin"/>
                          </w:r>
                          <w:r w:rsidRPr="004B7E44">
                            <w:instrText xml:space="preserve"> PAGE  \* Arabic  \* MERGEFORMAT </w:instrText>
                          </w:r>
                          <w:r w:rsidRPr="004B7E44">
                            <w:fldChar w:fldCharType="separate"/>
                          </w:r>
                          <w:r w:rsidR="009120E9">
                            <w:rPr>
                              <w:noProof/>
                            </w:rPr>
                            <w:t>2</w:t>
                          </w:r>
                          <w:r w:rsidRPr="004B7E44">
                            <w:fldChar w:fldCharType="end"/>
                          </w:r>
                        </w:p>
                      </w:txbxContent>
                    </v:textbox>
                    <w10:anchorlock/>
                  </v:rect>
                </w:pict>
              </mc:Fallback>
            </mc:AlternateContent>
          </w:r>
        </w:p>
      </w:tc>
    </w:tr>
  </w:tbl>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7C61EF"/>
    <w:multiLevelType w:val="hybridMultilevel"/>
    <w:tmpl w:val="B2FE4B7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5A5C402B"/>
    <w:multiLevelType w:val="hybridMultilevel"/>
    <w:tmpl w:val="CEF4EA0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78E83399"/>
    <w:multiLevelType w:val="hybridMultilevel"/>
    <w:tmpl w:val="B86A385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7DF870E7"/>
    <w:multiLevelType w:val="hybridMultilevel"/>
    <w:tmpl w:val="BE229F8A"/>
    <w:lvl w:ilvl="0" w:tplc="29EEF19E">
      <w:numFmt w:val="bullet"/>
      <w:lvlText w:val="-"/>
      <w:lvlJc w:val="left"/>
      <w:pPr>
        <w:ind w:left="720" w:hanging="360"/>
      </w:pPr>
      <w:rPr>
        <w:rFonts w:ascii="Microsoft Sans Serif" w:eastAsiaTheme="minorEastAsia" w:hAnsi="Microsoft Sans Serif" w:cs="Microsoft Sans Serif"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1420908806">
    <w:abstractNumId w:val="3"/>
  </w:num>
  <w:num w:numId="2" w16cid:durableId="1888370127">
    <w:abstractNumId w:val="2"/>
  </w:num>
  <w:num w:numId="3" w16cid:durableId="957756824">
    <w:abstractNumId w:val="0"/>
  </w:num>
  <w:num w:numId="4" w16cid:durableId="187854216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53E8"/>
    <w:rsid w:val="0001007C"/>
    <w:rsid w:val="000344DA"/>
    <w:rsid w:val="00034AA6"/>
    <w:rsid w:val="00067D3B"/>
    <w:rsid w:val="0007642D"/>
    <w:rsid w:val="000821D9"/>
    <w:rsid w:val="000B0F71"/>
    <w:rsid w:val="00106983"/>
    <w:rsid w:val="00125DC9"/>
    <w:rsid w:val="0012720F"/>
    <w:rsid w:val="001358A3"/>
    <w:rsid w:val="001417B6"/>
    <w:rsid w:val="001672A6"/>
    <w:rsid w:val="001706D3"/>
    <w:rsid w:val="00174D34"/>
    <w:rsid w:val="00180CB3"/>
    <w:rsid w:val="0018628F"/>
    <w:rsid w:val="001A2510"/>
    <w:rsid w:val="001C4F18"/>
    <w:rsid w:val="001C6509"/>
    <w:rsid w:val="001F552B"/>
    <w:rsid w:val="001F7624"/>
    <w:rsid w:val="002173F2"/>
    <w:rsid w:val="0024608A"/>
    <w:rsid w:val="00271BE9"/>
    <w:rsid w:val="00285F1D"/>
    <w:rsid w:val="00290C75"/>
    <w:rsid w:val="0029320C"/>
    <w:rsid w:val="00293B83"/>
    <w:rsid w:val="0031520D"/>
    <w:rsid w:val="00324367"/>
    <w:rsid w:val="0032589C"/>
    <w:rsid w:val="00364083"/>
    <w:rsid w:val="00370723"/>
    <w:rsid w:val="003A2A1A"/>
    <w:rsid w:val="003C138E"/>
    <w:rsid w:val="003F38F9"/>
    <w:rsid w:val="00424CF0"/>
    <w:rsid w:val="004354CB"/>
    <w:rsid w:val="004358AF"/>
    <w:rsid w:val="004473DF"/>
    <w:rsid w:val="00470077"/>
    <w:rsid w:val="00470B5D"/>
    <w:rsid w:val="004856A2"/>
    <w:rsid w:val="004A363F"/>
    <w:rsid w:val="004B4852"/>
    <w:rsid w:val="004B7E44"/>
    <w:rsid w:val="004D5252"/>
    <w:rsid w:val="004F2B86"/>
    <w:rsid w:val="00535846"/>
    <w:rsid w:val="00540C53"/>
    <w:rsid w:val="00541350"/>
    <w:rsid w:val="00546CED"/>
    <w:rsid w:val="0056506E"/>
    <w:rsid w:val="00577232"/>
    <w:rsid w:val="005955E3"/>
    <w:rsid w:val="005A718F"/>
    <w:rsid w:val="005B126C"/>
    <w:rsid w:val="005C3A1B"/>
    <w:rsid w:val="005D1810"/>
    <w:rsid w:val="006028DE"/>
    <w:rsid w:val="00605AC1"/>
    <w:rsid w:val="00614BFF"/>
    <w:rsid w:val="00621F3D"/>
    <w:rsid w:val="006254FB"/>
    <w:rsid w:val="00662E0D"/>
    <w:rsid w:val="0067737F"/>
    <w:rsid w:val="00677781"/>
    <w:rsid w:val="006959F4"/>
    <w:rsid w:val="006A3CE7"/>
    <w:rsid w:val="006C3812"/>
    <w:rsid w:val="007516CF"/>
    <w:rsid w:val="00754D0E"/>
    <w:rsid w:val="007665D2"/>
    <w:rsid w:val="0078404D"/>
    <w:rsid w:val="007953E8"/>
    <w:rsid w:val="007B3C4B"/>
    <w:rsid w:val="007D1F4E"/>
    <w:rsid w:val="007D7FCA"/>
    <w:rsid w:val="00874A41"/>
    <w:rsid w:val="008B33BC"/>
    <w:rsid w:val="008C22C5"/>
    <w:rsid w:val="008F0D97"/>
    <w:rsid w:val="00905FB8"/>
    <w:rsid w:val="009120E9"/>
    <w:rsid w:val="00915E91"/>
    <w:rsid w:val="00942923"/>
    <w:rsid w:val="00945900"/>
    <w:rsid w:val="00952F65"/>
    <w:rsid w:val="0095470A"/>
    <w:rsid w:val="009C396C"/>
    <w:rsid w:val="009D6BD3"/>
    <w:rsid w:val="009E6FE0"/>
    <w:rsid w:val="00A26763"/>
    <w:rsid w:val="00A36311"/>
    <w:rsid w:val="00A57599"/>
    <w:rsid w:val="00A61182"/>
    <w:rsid w:val="00A65BB2"/>
    <w:rsid w:val="00A73148"/>
    <w:rsid w:val="00A8259E"/>
    <w:rsid w:val="00A94891"/>
    <w:rsid w:val="00AA160A"/>
    <w:rsid w:val="00AB0E56"/>
    <w:rsid w:val="00AD237F"/>
    <w:rsid w:val="00AD7868"/>
    <w:rsid w:val="00AE00CB"/>
    <w:rsid w:val="00AE319D"/>
    <w:rsid w:val="00AE64E6"/>
    <w:rsid w:val="00B049EB"/>
    <w:rsid w:val="00B10847"/>
    <w:rsid w:val="00B33F8B"/>
    <w:rsid w:val="00B572B4"/>
    <w:rsid w:val="00B922BF"/>
    <w:rsid w:val="00B97AA2"/>
    <w:rsid w:val="00BD1CD0"/>
    <w:rsid w:val="00BD5063"/>
    <w:rsid w:val="00BD62B9"/>
    <w:rsid w:val="00C14912"/>
    <w:rsid w:val="00C475FE"/>
    <w:rsid w:val="00C747EA"/>
    <w:rsid w:val="00C778C5"/>
    <w:rsid w:val="00C87941"/>
    <w:rsid w:val="00CF4103"/>
    <w:rsid w:val="00D406C1"/>
    <w:rsid w:val="00D436B8"/>
    <w:rsid w:val="00D61A34"/>
    <w:rsid w:val="00D71D33"/>
    <w:rsid w:val="00DA0091"/>
    <w:rsid w:val="00DB26A7"/>
    <w:rsid w:val="00E547E4"/>
    <w:rsid w:val="00E61D87"/>
    <w:rsid w:val="00E76CAD"/>
    <w:rsid w:val="00E85CDA"/>
    <w:rsid w:val="00E94B5F"/>
    <w:rsid w:val="00E9598E"/>
    <w:rsid w:val="00EC058A"/>
    <w:rsid w:val="00EC15DD"/>
    <w:rsid w:val="00F000E5"/>
    <w:rsid w:val="00F04FF4"/>
    <w:rsid w:val="00F108F9"/>
    <w:rsid w:val="00F31ABB"/>
    <w:rsid w:val="00FA774D"/>
    <w:rsid w:val="00FB5913"/>
    <w:rsid w:val="00FB6874"/>
    <w:rsid w:val="00FC683D"/>
    <w:rsid w:val="00FC766E"/>
    <w:rsid w:val="00FE0B1F"/>
    <w:rsid w:val="00FE23AC"/>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092E8D"/>
  <w15:docId w15:val="{70C96241-8AD0-4120-ACF9-FC1E38A2F3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18"/>
        <w:szCs w:val="18"/>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2" w:qFormat="1"/>
    <w:lsdException w:name="heading 2" w:semiHidden="1" w:uiPriority="2" w:unhideWhenUsed="1" w:qFormat="1"/>
    <w:lsdException w:name="heading 3" w:semiHidden="1" w:uiPriority="2" w:unhideWhenUsed="1" w:qFormat="1"/>
    <w:lsdException w:name="heading 4" w:semiHidden="1" w:uiPriority="2" w:unhideWhenUsed="1" w:qFormat="1"/>
    <w:lsdException w:name="heading 5" w:semiHidden="1" w:uiPriority="2" w:unhideWhenUsed="1" w:qFormat="1"/>
    <w:lsdException w:name="heading 6" w:semiHidden="1" w:uiPriority="2" w:unhideWhenUsed="1" w:qFormat="1"/>
    <w:lsdException w:name="heading 7" w:semiHidden="1" w:uiPriority="2" w:unhideWhenUsed="1" w:qFormat="1"/>
    <w:lsdException w:name="heading 8" w:semiHidden="1" w:uiPriority="2" w:unhideWhenUsed="1" w:qFormat="1"/>
    <w:lsdException w:name="heading 9" w:semiHidden="1" w:uiPriority="2"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 w:unhideWhenUs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4"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324367"/>
    <w:pPr>
      <w:spacing w:after="0"/>
    </w:pPr>
    <w:rPr>
      <w:rFonts w:eastAsiaTheme="minorEastAsia"/>
      <w:sz w:val="28"/>
      <w:szCs w:val="22"/>
      <w:lang w:bidi="nl-NL"/>
    </w:rPr>
  </w:style>
  <w:style w:type="paragraph" w:styleId="Kop1">
    <w:name w:val="heading 1"/>
    <w:basedOn w:val="Standaard"/>
    <w:link w:val="Kop1Char"/>
    <w:uiPriority w:val="2"/>
    <w:qFormat/>
    <w:rsid w:val="004B7E44"/>
    <w:pPr>
      <w:keepNext/>
      <w:outlineLvl w:val="0"/>
    </w:pPr>
    <w:rPr>
      <w:rFonts w:asciiTheme="majorHAnsi" w:eastAsia="Times New Roman" w:hAnsiTheme="majorHAnsi" w:cs="Times New Roman"/>
      <w:b/>
      <w:sz w:val="48"/>
      <w:szCs w:val="24"/>
    </w:rPr>
  </w:style>
  <w:style w:type="paragraph" w:styleId="Kop2">
    <w:name w:val="heading 2"/>
    <w:basedOn w:val="Standaard"/>
    <w:link w:val="Kop2Char"/>
    <w:uiPriority w:val="2"/>
    <w:unhideWhenUsed/>
    <w:qFormat/>
    <w:rsid w:val="004B7E44"/>
    <w:pPr>
      <w:keepNext/>
      <w:spacing w:line="240" w:lineRule="auto"/>
      <w:outlineLvl w:val="1"/>
    </w:pPr>
    <w:rPr>
      <w:rFonts w:asciiTheme="majorHAnsi" w:eastAsia="Times New Roman" w:hAnsiTheme="majorHAnsi" w:cs="Times New Roman"/>
      <w:b/>
      <w:sz w:val="52"/>
    </w:rPr>
  </w:style>
  <w:style w:type="paragraph" w:styleId="Kop3">
    <w:name w:val="heading 3"/>
    <w:basedOn w:val="Standaard"/>
    <w:link w:val="Kop3Char"/>
    <w:uiPriority w:val="2"/>
    <w:unhideWhenUsed/>
    <w:qFormat/>
    <w:rsid w:val="004B7E44"/>
    <w:pPr>
      <w:spacing w:line="240" w:lineRule="auto"/>
      <w:outlineLvl w:val="2"/>
    </w:pPr>
    <w:rPr>
      <w:rFonts w:asciiTheme="majorHAnsi" w:eastAsia="Times New Roman" w:hAnsiTheme="majorHAnsi" w:cs="Times New Roman"/>
      <w:i/>
      <w:sz w:val="24"/>
    </w:rPr>
  </w:style>
  <w:style w:type="paragraph" w:styleId="Kop4">
    <w:name w:val="heading 4"/>
    <w:basedOn w:val="Standaard"/>
    <w:link w:val="Kop4Char"/>
    <w:uiPriority w:val="2"/>
    <w:unhideWhenUsed/>
    <w:qFormat/>
    <w:rsid w:val="004B7E44"/>
    <w:pPr>
      <w:keepNext/>
      <w:keepLines/>
      <w:spacing w:before="240" w:after="40" w:line="240" w:lineRule="auto"/>
      <w:outlineLvl w:val="3"/>
    </w:pPr>
    <w:rPr>
      <w:rFonts w:eastAsia="Times New Roman" w:cs="Times New Roman"/>
      <w:b/>
      <w:caps/>
      <w:color w:val="000000" w:themeColor="text1"/>
      <w:spacing w:val="20"/>
      <w:kern w:val="28"/>
      <w:sz w:val="24"/>
    </w:rPr>
  </w:style>
  <w:style w:type="paragraph" w:styleId="Kop5">
    <w:name w:val="heading 5"/>
    <w:basedOn w:val="Standaard"/>
    <w:next w:val="Standaard"/>
    <w:link w:val="Kop5Char"/>
    <w:uiPriority w:val="2"/>
    <w:semiHidden/>
    <w:unhideWhenUsed/>
    <w:qFormat/>
    <w:rsid w:val="005A718F"/>
    <w:pPr>
      <w:keepNext/>
      <w:keepLines/>
      <w:spacing w:line="240" w:lineRule="atLeast"/>
      <w:ind w:left="1440"/>
      <w:outlineLvl w:val="4"/>
    </w:pPr>
    <w:rPr>
      <w:rFonts w:eastAsia="Times New Roman" w:cs="Times New Roman"/>
      <w:spacing w:val="-4"/>
      <w:kern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2"/>
    <w:rsid w:val="004B7E44"/>
    <w:rPr>
      <w:rFonts w:asciiTheme="majorHAnsi" w:eastAsia="Times New Roman" w:hAnsiTheme="majorHAnsi" w:cs="Times New Roman"/>
      <w:b/>
      <w:color w:val="FFFFFF" w:themeColor="background1"/>
      <w:sz w:val="48"/>
      <w:szCs w:val="24"/>
    </w:rPr>
  </w:style>
  <w:style w:type="paragraph" w:styleId="Titel">
    <w:name w:val="Title"/>
    <w:basedOn w:val="Standaard"/>
    <w:link w:val="TitelChar"/>
    <w:uiPriority w:val="1"/>
    <w:qFormat/>
    <w:rsid w:val="004B7E44"/>
    <w:pPr>
      <w:spacing w:line="240" w:lineRule="auto"/>
      <w:contextualSpacing/>
    </w:pPr>
    <w:rPr>
      <w:rFonts w:asciiTheme="majorHAnsi" w:eastAsia="Times New Roman" w:hAnsiTheme="majorHAnsi" w:cs="Times New Roman"/>
      <w:b/>
      <w:caps/>
      <w:sz w:val="100"/>
      <w:szCs w:val="40"/>
    </w:rPr>
  </w:style>
  <w:style w:type="character" w:customStyle="1" w:styleId="TitelChar">
    <w:name w:val="Titel Char"/>
    <w:basedOn w:val="Standaardalinea-lettertype"/>
    <w:link w:val="Titel"/>
    <w:uiPriority w:val="1"/>
    <w:rsid w:val="004B7E44"/>
    <w:rPr>
      <w:rFonts w:asciiTheme="majorHAnsi" w:eastAsia="Times New Roman" w:hAnsiTheme="majorHAnsi" w:cs="Times New Roman"/>
      <w:b/>
      <w:caps/>
      <w:color w:val="FFFFFF" w:themeColor="background1"/>
      <w:sz w:val="100"/>
      <w:szCs w:val="40"/>
    </w:rPr>
  </w:style>
  <w:style w:type="paragraph" w:styleId="Ondertitel">
    <w:name w:val="Subtitle"/>
    <w:basedOn w:val="Standaard"/>
    <w:link w:val="OndertitelChar"/>
    <w:uiPriority w:val="4"/>
    <w:qFormat/>
    <w:rsid w:val="00EC058A"/>
    <w:pPr>
      <w:contextualSpacing/>
    </w:pPr>
    <w:rPr>
      <w:rFonts w:eastAsia="Times New Roman" w:cs="Times New Roman"/>
      <w:b/>
      <w:sz w:val="68"/>
    </w:rPr>
  </w:style>
  <w:style w:type="character" w:customStyle="1" w:styleId="OndertitelChar">
    <w:name w:val="Ondertitel Char"/>
    <w:basedOn w:val="Standaardalinea-lettertype"/>
    <w:link w:val="Ondertitel"/>
    <w:uiPriority w:val="4"/>
    <w:rsid w:val="00EC058A"/>
    <w:rPr>
      <w:rFonts w:eastAsia="Times New Roman" w:cs="Times New Roman"/>
      <w:b/>
      <w:color w:val="FFFFFF" w:themeColor="background1"/>
      <w:sz w:val="68"/>
      <w:szCs w:val="22"/>
    </w:rPr>
  </w:style>
  <w:style w:type="paragraph" w:styleId="Geenafstand">
    <w:name w:val="No Spacing"/>
    <w:uiPriority w:val="1"/>
    <w:unhideWhenUsed/>
    <w:qFormat/>
    <w:rsid w:val="005A718F"/>
    <w:pPr>
      <w:spacing w:after="0"/>
    </w:pPr>
    <w:rPr>
      <w:rFonts w:eastAsia="Times New Roman" w:cs="Times New Roman"/>
      <w:spacing w:val="10"/>
    </w:rPr>
  </w:style>
  <w:style w:type="character" w:customStyle="1" w:styleId="Kop2Char">
    <w:name w:val="Kop 2 Char"/>
    <w:basedOn w:val="Standaardalinea-lettertype"/>
    <w:link w:val="Kop2"/>
    <w:uiPriority w:val="2"/>
    <w:rsid w:val="004B7E44"/>
    <w:rPr>
      <w:rFonts w:asciiTheme="majorHAnsi" w:eastAsia="Times New Roman" w:hAnsiTheme="majorHAnsi" w:cs="Times New Roman"/>
      <w:b/>
      <w:sz w:val="52"/>
      <w:szCs w:val="22"/>
    </w:rPr>
  </w:style>
  <w:style w:type="character" w:customStyle="1" w:styleId="Kop3Char">
    <w:name w:val="Kop 3 Char"/>
    <w:basedOn w:val="Standaardalinea-lettertype"/>
    <w:link w:val="Kop3"/>
    <w:uiPriority w:val="2"/>
    <w:rsid w:val="004B7E44"/>
    <w:rPr>
      <w:rFonts w:asciiTheme="majorHAnsi" w:eastAsia="Times New Roman" w:hAnsiTheme="majorHAnsi" w:cs="Times New Roman"/>
      <w:i/>
      <w:sz w:val="24"/>
      <w:szCs w:val="22"/>
    </w:rPr>
  </w:style>
  <w:style w:type="character" w:customStyle="1" w:styleId="Kop4Char">
    <w:name w:val="Kop 4 Char"/>
    <w:basedOn w:val="Standaardalinea-lettertype"/>
    <w:link w:val="Kop4"/>
    <w:uiPriority w:val="2"/>
    <w:rsid w:val="004B7E44"/>
    <w:rPr>
      <w:rFonts w:eastAsia="Times New Roman" w:cs="Times New Roman"/>
      <w:b/>
      <w:caps/>
      <w:color w:val="000000" w:themeColor="text1"/>
      <w:spacing w:val="20"/>
      <w:kern w:val="28"/>
      <w:sz w:val="24"/>
      <w:szCs w:val="22"/>
    </w:rPr>
  </w:style>
  <w:style w:type="paragraph" w:customStyle="1" w:styleId="Hoofdstuk">
    <w:name w:val="Hoofdstuk"/>
    <w:basedOn w:val="Standaard"/>
    <w:uiPriority w:val="5"/>
    <w:unhideWhenUsed/>
    <w:qFormat/>
    <w:rsid w:val="00E76CAD"/>
    <w:pPr>
      <w:spacing w:before="20"/>
    </w:pPr>
    <w:rPr>
      <w:rFonts w:asciiTheme="majorHAnsi" w:eastAsia="Times New Roman" w:hAnsiTheme="majorHAnsi" w:cs="Times New Roman"/>
      <w:caps/>
      <w:color w:val="595959" w:themeColor="text1" w:themeTint="A6"/>
      <w:szCs w:val="17"/>
    </w:rPr>
  </w:style>
  <w:style w:type="character" w:customStyle="1" w:styleId="Kop5Char">
    <w:name w:val="Kop 5 Char"/>
    <w:basedOn w:val="Standaardalinea-lettertype"/>
    <w:link w:val="Kop5"/>
    <w:uiPriority w:val="2"/>
    <w:semiHidden/>
    <w:rsid w:val="005A718F"/>
    <w:rPr>
      <w:rFonts w:eastAsia="Times New Roman" w:cs="Times New Roman"/>
      <w:spacing w:val="-4"/>
      <w:kern w:val="28"/>
      <w:sz w:val="18"/>
      <w:szCs w:val="18"/>
    </w:rPr>
  </w:style>
  <w:style w:type="paragraph" w:styleId="Koptekst">
    <w:name w:val="header"/>
    <w:basedOn w:val="Standaard"/>
    <w:link w:val="KoptekstChar"/>
    <w:uiPriority w:val="99"/>
    <w:unhideWhenUsed/>
    <w:rsid w:val="005A718F"/>
    <w:pPr>
      <w:spacing w:line="240" w:lineRule="auto"/>
    </w:pPr>
  </w:style>
  <w:style w:type="character" w:customStyle="1" w:styleId="KoptekstChar">
    <w:name w:val="Koptekst Char"/>
    <w:basedOn w:val="Standaardalinea-lettertype"/>
    <w:link w:val="Koptekst"/>
    <w:uiPriority w:val="99"/>
    <w:rsid w:val="005A718F"/>
  </w:style>
  <w:style w:type="paragraph" w:styleId="Voettekst">
    <w:name w:val="footer"/>
    <w:basedOn w:val="Standaard"/>
    <w:link w:val="VoettekstChar"/>
    <w:uiPriority w:val="99"/>
    <w:unhideWhenUsed/>
    <w:rsid w:val="005A718F"/>
    <w:pPr>
      <w:spacing w:line="240" w:lineRule="auto"/>
      <w:jc w:val="center"/>
    </w:pPr>
  </w:style>
  <w:style w:type="character" w:customStyle="1" w:styleId="VoettekstChar">
    <w:name w:val="Voettekst Char"/>
    <w:basedOn w:val="Standaardalinea-lettertype"/>
    <w:link w:val="Voettekst"/>
    <w:uiPriority w:val="99"/>
    <w:rsid w:val="005A718F"/>
  </w:style>
  <w:style w:type="character" w:styleId="Tekstvantijdelijkeaanduiding">
    <w:name w:val="Placeholder Text"/>
    <w:basedOn w:val="Standaardalinea-lettertype"/>
    <w:uiPriority w:val="99"/>
    <w:semiHidden/>
    <w:rsid w:val="00945900"/>
    <w:rPr>
      <w:color w:val="808080"/>
    </w:rPr>
  </w:style>
  <w:style w:type="paragraph" w:styleId="Kopvaninhoudsopgave">
    <w:name w:val="TOC Heading"/>
    <w:basedOn w:val="Kop1"/>
    <w:next w:val="Standaard"/>
    <w:uiPriority w:val="39"/>
    <w:unhideWhenUsed/>
    <w:qFormat/>
    <w:rsid w:val="004354CB"/>
    <w:pPr>
      <w:keepLines/>
      <w:spacing w:before="240" w:line="259" w:lineRule="auto"/>
      <w:outlineLvl w:val="9"/>
    </w:pPr>
    <w:rPr>
      <w:rFonts w:eastAsiaTheme="majorEastAsia" w:cstheme="majorBidi"/>
      <w:b w:val="0"/>
      <w:color w:val="1481AB" w:themeColor="accent1" w:themeShade="BF"/>
      <w:sz w:val="32"/>
      <w:szCs w:val="32"/>
      <w:lang w:eastAsia="nl-NL"/>
    </w:rPr>
  </w:style>
  <w:style w:type="paragraph" w:styleId="Inhopg2">
    <w:name w:val="toc 2"/>
    <w:basedOn w:val="Standaard"/>
    <w:next w:val="Standaard"/>
    <w:autoRedefine/>
    <w:uiPriority w:val="39"/>
    <w:unhideWhenUsed/>
    <w:rsid w:val="004354CB"/>
    <w:pPr>
      <w:spacing w:after="100"/>
      <w:ind w:left="280"/>
    </w:pPr>
  </w:style>
  <w:style w:type="paragraph" w:styleId="Inhopg3">
    <w:name w:val="toc 3"/>
    <w:basedOn w:val="Standaard"/>
    <w:next w:val="Standaard"/>
    <w:autoRedefine/>
    <w:uiPriority w:val="39"/>
    <w:unhideWhenUsed/>
    <w:rsid w:val="004354CB"/>
    <w:pPr>
      <w:spacing w:after="100"/>
      <w:ind w:left="560"/>
    </w:pPr>
  </w:style>
  <w:style w:type="character" w:styleId="Hyperlink">
    <w:name w:val="Hyperlink"/>
    <w:basedOn w:val="Standaardalinea-lettertype"/>
    <w:uiPriority w:val="99"/>
    <w:unhideWhenUsed/>
    <w:rsid w:val="004354CB"/>
    <w:rPr>
      <w:color w:val="6EAC1C" w:themeColor="hyperlink"/>
      <w:u w:val="single"/>
    </w:rPr>
  </w:style>
  <w:style w:type="paragraph" w:styleId="Inhopg1">
    <w:name w:val="toc 1"/>
    <w:basedOn w:val="Standaard"/>
    <w:next w:val="Standaard"/>
    <w:autoRedefine/>
    <w:uiPriority w:val="39"/>
    <w:unhideWhenUsed/>
    <w:rsid w:val="004354CB"/>
    <w:pPr>
      <w:spacing w:after="100" w:line="259" w:lineRule="auto"/>
    </w:pPr>
    <w:rPr>
      <w:rFonts w:cs="Times New Roman"/>
      <w:sz w:val="22"/>
      <w:lang w:eastAsia="nl-NL"/>
    </w:rPr>
  </w:style>
  <w:style w:type="paragraph" w:styleId="Lijstalinea">
    <w:name w:val="List Paragraph"/>
    <w:basedOn w:val="Standaard"/>
    <w:uiPriority w:val="34"/>
    <w:unhideWhenUsed/>
    <w:qFormat/>
    <w:rsid w:val="004A363F"/>
    <w:pPr>
      <w:ind w:left="720"/>
      <w:contextualSpacing/>
    </w:pPr>
  </w:style>
  <w:style w:type="character" w:styleId="Onopgelostemelding">
    <w:name w:val="Unresolved Mention"/>
    <w:basedOn w:val="Standaardalinea-lettertype"/>
    <w:uiPriority w:val="99"/>
    <w:semiHidden/>
    <w:unhideWhenUsed/>
    <w:rsid w:val="009E6FE0"/>
    <w:rPr>
      <w:color w:val="605E5C"/>
      <w:shd w:val="clear" w:color="auto" w:fill="E1DFDD"/>
    </w:rPr>
  </w:style>
  <w:style w:type="character" w:styleId="GevolgdeHyperlink">
    <w:name w:val="FollowedHyperlink"/>
    <w:basedOn w:val="Standaardalinea-lettertype"/>
    <w:uiPriority w:val="99"/>
    <w:semiHidden/>
    <w:unhideWhenUsed/>
    <w:rsid w:val="009E6FE0"/>
    <w:rPr>
      <w:color w:val="B26B02" w:themeColor="followedHyperlink"/>
      <w:u w:val="single"/>
    </w:rPr>
  </w:style>
  <w:style w:type="paragraph" w:styleId="Bijschrift">
    <w:name w:val="caption"/>
    <w:basedOn w:val="Standaard"/>
    <w:next w:val="Standaard"/>
    <w:uiPriority w:val="35"/>
    <w:unhideWhenUsed/>
    <w:qFormat/>
    <w:rsid w:val="00324367"/>
    <w:pPr>
      <w:spacing w:after="200" w:line="240" w:lineRule="auto"/>
    </w:pPr>
    <w:rPr>
      <w:i/>
      <w:iCs/>
      <w:color w:val="335B74"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image" Target="media/image60.png"/><Relationship Id="rId84" Type="http://schemas.openxmlformats.org/officeDocument/2006/relationships/image" Target="media/image76.png"/><Relationship Id="rId89" Type="http://schemas.openxmlformats.org/officeDocument/2006/relationships/image" Target="media/image81.png"/><Relationship Id="rId16" Type="http://schemas.openxmlformats.org/officeDocument/2006/relationships/image" Target="media/image8.png"/><Relationship Id="rId11" Type="http://schemas.openxmlformats.org/officeDocument/2006/relationships/hyperlink" Target="https://eaxpertise.nl/cmsform.aspx?webpage=demo4mdg" TargetMode="External"/><Relationship Id="rId32" Type="http://schemas.openxmlformats.org/officeDocument/2006/relationships/image" Target="media/image24.png"/><Relationship Id="rId37" Type="http://schemas.openxmlformats.org/officeDocument/2006/relationships/image" Target="media/image29.png"/><Relationship Id="rId53" Type="http://schemas.openxmlformats.org/officeDocument/2006/relationships/image" Target="media/image45.png"/><Relationship Id="rId58" Type="http://schemas.openxmlformats.org/officeDocument/2006/relationships/image" Target="media/image50.png"/><Relationship Id="rId74" Type="http://schemas.openxmlformats.org/officeDocument/2006/relationships/image" Target="media/image66.png"/><Relationship Id="rId79" Type="http://schemas.openxmlformats.org/officeDocument/2006/relationships/image" Target="media/image71.png"/><Relationship Id="rId5" Type="http://schemas.openxmlformats.org/officeDocument/2006/relationships/webSettings" Target="webSettings.xml"/><Relationship Id="rId90" Type="http://schemas.openxmlformats.org/officeDocument/2006/relationships/image" Target="media/image82.png"/><Relationship Id="rId95" Type="http://schemas.openxmlformats.org/officeDocument/2006/relationships/theme" Target="theme/theme1.xml"/><Relationship Id="rId22" Type="http://schemas.openxmlformats.org/officeDocument/2006/relationships/image" Target="media/image14.png"/><Relationship Id="rId27" Type="http://schemas.openxmlformats.org/officeDocument/2006/relationships/image" Target="media/image19.png"/><Relationship Id="rId43" Type="http://schemas.openxmlformats.org/officeDocument/2006/relationships/image" Target="media/image35.png"/><Relationship Id="rId48" Type="http://schemas.openxmlformats.org/officeDocument/2006/relationships/image" Target="media/image40.png"/><Relationship Id="rId64" Type="http://schemas.openxmlformats.org/officeDocument/2006/relationships/image" Target="media/image56.png"/><Relationship Id="rId69" Type="http://schemas.openxmlformats.org/officeDocument/2006/relationships/image" Target="media/image61.png"/><Relationship Id="rId8" Type="http://schemas.openxmlformats.org/officeDocument/2006/relationships/image" Target="media/image1.png"/><Relationship Id="rId51" Type="http://schemas.openxmlformats.org/officeDocument/2006/relationships/image" Target="media/image43.png"/><Relationship Id="rId72" Type="http://schemas.openxmlformats.org/officeDocument/2006/relationships/image" Target="media/image64.png"/><Relationship Id="rId80" Type="http://schemas.openxmlformats.org/officeDocument/2006/relationships/image" Target="media/image72.png"/><Relationship Id="rId85" Type="http://schemas.openxmlformats.org/officeDocument/2006/relationships/image" Target="media/image77.png"/><Relationship Id="rId93" Type="http://schemas.openxmlformats.org/officeDocument/2006/relationships/footer" Target="footer2.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image" Target="media/image67.png"/><Relationship Id="rId83" Type="http://schemas.openxmlformats.org/officeDocument/2006/relationships/image" Target="media/image75.png"/><Relationship Id="rId88" Type="http://schemas.openxmlformats.org/officeDocument/2006/relationships/image" Target="media/image80.png"/><Relationship Id="rId9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png"/><Relationship Id="rId78" Type="http://schemas.openxmlformats.org/officeDocument/2006/relationships/image" Target="media/image70.png"/><Relationship Id="rId81" Type="http://schemas.openxmlformats.org/officeDocument/2006/relationships/image" Target="media/image73.png"/><Relationship Id="rId86" Type="http://schemas.openxmlformats.org/officeDocument/2006/relationships/image" Target="media/image78.png"/><Relationship Id="rId9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 Id="rId76" Type="http://schemas.openxmlformats.org/officeDocument/2006/relationships/image" Target="media/image68.png"/><Relationship Id="rId7" Type="http://schemas.openxmlformats.org/officeDocument/2006/relationships/endnotes" Target="endnotes.xml"/><Relationship Id="rId71" Type="http://schemas.openxmlformats.org/officeDocument/2006/relationships/image" Target="media/image63.png"/><Relationship Id="rId92" Type="http://schemas.openxmlformats.org/officeDocument/2006/relationships/footer" Target="footer1.xml"/><Relationship Id="rId2" Type="http://schemas.openxmlformats.org/officeDocument/2006/relationships/numbering" Target="numbering.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image" Target="media/image32.png"/><Relationship Id="rId45" Type="http://schemas.openxmlformats.org/officeDocument/2006/relationships/image" Target="media/image37.png"/><Relationship Id="rId66" Type="http://schemas.openxmlformats.org/officeDocument/2006/relationships/image" Target="media/image58.png"/><Relationship Id="rId87" Type="http://schemas.openxmlformats.org/officeDocument/2006/relationships/image" Target="media/image79.png"/><Relationship Id="rId61" Type="http://schemas.openxmlformats.org/officeDocument/2006/relationships/image" Target="media/image53.png"/><Relationship Id="rId82" Type="http://schemas.openxmlformats.org/officeDocument/2006/relationships/image" Target="media/image74.png"/><Relationship Id="rId19" Type="http://schemas.openxmlformats.org/officeDocument/2006/relationships/image" Target="media/image11.png"/><Relationship Id="rId14" Type="http://schemas.openxmlformats.org/officeDocument/2006/relationships/image" Target="media/image6.png"/><Relationship Id="rId30" Type="http://schemas.openxmlformats.org/officeDocument/2006/relationships/image" Target="media/image22.png"/><Relationship Id="rId35" Type="http://schemas.openxmlformats.org/officeDocument/2006/relationships/image" Target="media/image27.png"/><Relationship Id="rId56" Type="http://schemas.openxmlformats.org/officeDocument/2006/relationships/image" Target="media/image48.png"/><Relationship Id="rId77" Type="http://schemas.openxmlformats.org/officeDocument/2006/relationships/image" Target="media/image6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eter%202\AppData\Local\Microsoft\Office\16.0\DTS\nl-NL%7bCF9D385D-DB8E-4D09-8985-42D42C383E0C%7d\%7b56AE56C5-68ED-407D-B8F2-72A068CC8510%7dtf16392796_win32.dotx" TargetMode="External"/></Relationships>
</file>

<file path=word/theme/theme1.xml><?xml version="1.0" encoding="utf-8"?>
<a:theme xmlns:a="http://schemas.openxmlformats.org/drawingml/2006/main" name="Theme2">
  <a:themeElements>
    <a:clrScheme name="Blauw II">
      <a:dk1>
        <a:sysClr val="windowText" lastClr="000000"/>
      </a:dk1>
      <a:lt1>
        <a:sysClr val="window" lastClr="FFFFFF"/>
      </a:lt1>
      <a:dk2>
        <a:srgbClr val="335B74"/>
      </a:dk2>
      <a:lt2>
        <a:srgbClr val="DFE3E5"/>
      </a:lt2>
      <a:accent1>
        <a:srgbClr val="1CADE4"/>
      </a:accent1>
      <a:accent2>
        <a:srgbClr val="2683C6"/>
      </a:accent2>
      <a:accent3>
        <a:srgbClr val="27CED7"/>
      </a:accent3>
      <a:accent4>
        <a:srgbClr val="42BA97"/>
      </a:accent4>
      <a:accent5>
        <a:srgbClr val="3E8853"/>
      </a:accent5>
      <a:accent6>
        <a:srgbClr val="62A39F"/>
      </a:accent6>
      <a:hlink>
        <a:srgbClr val="6EAC1C"/>
      </a:hlink>
      <a:folHlink>
        <a:srgbClr val="B26B02"/>
      </a:folHlink>
    </a:clrScheme>
    <a:fontScheme name="Custom 18">
      <a:majorFont>
        <a:latin typeface="Franklin Gothic Book"/>
        <a:ea typeface=""/>
        <a:cs typeface=""/>
      </a:majorFont>
      <a:minorFont>
        <a:latin typeface="Microsoft Sans Serif"/>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968C970-E480-4CFB-A7CE-8687A8C949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{56AE56C5-68ED-407D-B8F2-72A068CC8510}tf16392796_win32</Template>
  <TotalTime>0</TotalTime>
  <Pages>57</Pages>
  <Words>4433</Words>
  <Characters>24385</Characters>
  <Application>Microsoft Office Word</Application>
  <DocSecurity>0</DocSecurity>
  <Lines>203</Lines>
  <Paragraphs>57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28761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2</dc:creator>
  <cp:keywords/>
  <dc:description/>
  <cp:lastModifiedBy>Peter Kuipers</cp:lastModifiedBy>
  <cp:revision>2</cp:revision>
  <dcterms:created xsi:type="dcterms:W3CDTF">2025-03-14T08:22:00Z</dcterms:created>
  <dcterms:modified xsi:type="dcterms:W3CDTF">2025-03-14T08:22:00Z</dcterms:modified>
</cp:coreProperties>
</file>